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366" w:rsidRPr="004853E0" w:rsidRDefault="00B03366" w:rsidP="004853E0">
      <w:pPr>
        <w:jc w:val="right"/>
        <w:rPr>
          <w:sz w:val="28"/>
          <w:szCs w:val="28"/>
          <w:lang w:val="uk-UA"/>
        </w:rPr>
      </w:pPr>
    </w:p>
    <w:p w:rsidR="00B03366" w:rsidRPr="004853E0" w:rsidRDefault="00B03366" w:rsidP="00C619AF">
      <w:pPr>
        <w:jc w:val="center"/>
        <w:rPr>
          <w:sz w:val="16"/>
          <w:szCs w:val="16"/>
          <w:lang w:val="uk-UA"/>
        </w:rPr>
      </w:pPr>
      <w:r w:rsidRPr="004853E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4" o:title=""/>
          </v:shape>
          <o:OLEObject Type="Embed" ProgID="Word.Picture.8" ShapeID="_x0000_i1025" DrawAspect="Content" ObjectID="_1659875767" r:id="rId5"/>
        </w:object>
      </w:r>
      <w:r w:rsidRPr="004853E0">
        <w:rPr>
          <w:sz w:val="28"/>
          <w:szCs w:val="28"/>
          <w:lang w:val="uk-UA"/>
        </w:rPr>
        <w:t xml:space="preserve"> </w:t>
      </w:r>
    </w:p>
    <w:p w:rsidR="00B03366" w:rsidRPr="004853E0" w:rsidRDefault="00B03366" w:rsidP="00C619AF">
      <w:pPr>
        <w:rPr>
          <w:b/>
          <w:sz w:val="28"/>
          <w:szCs w:val="28"/>
          <w:lang w:val="uk-UA"/>
        </w:rPr>
      </w:pPr>
      <w:r w:rsidRPr="004853E0">
        <w:rPr>
          <w:b/>
          <w:sz w:val="28"/>
          <w:szCs w:val="28"/>
          <w:lang w:val="uk-UA"/>
        </w:rPr>
        <w:t xml:space="preserve">                                 Київська  районна  в  м. Полтаві  рада                  </w:t>
      </w:r>
    </w:p>
    <w:p w:rsidR="00B03366" w:rsidRPr="004853E0" w:rsidRDefault="00B03366" w:rsidP="00C619AF">
      <w:pPr>
        <w:jc w:val="center"/>
        <w:rPr>
          <w:b/>
          <w:sz w:val="28"/>
          <w:szCs w:val="28"/>
          <w:lang w:val="uk-UA"/>
        </w:rPr>
      </w:pPr>
      <w:r w:rsidRPr="004853E0">
        <w:rPr>
          <w:b/>
          <w:sz w:val="28"/>
          <w:szCs w:val="28"/>
          <w:lang w:val="uk-UA"/>
        </w:rPr>
        <w:t>Виконавчий  комітет</w:t>
      </w:r>
    </w:p>
    <w:p w:rsidR="00B03366" w:rsidRPr="004853E0" w:rsidRDefault="00B03366" w:rsidP="00C619AF">
      <w:pPr>
        <w:jc w:val="center"/>
        <w:rPr>
          <w:b/>
          <w:sz w:val="28"/>
          <w:szCs w:val="28"/>
          <w:lang w:val="uk-UA"/>
        </w:rPr>
      </w:pPr>
      <w:r w:rsidRPr="004853E0">
        <w:rPr>
          <w:b/>
          <w:sz w:val="28"/>
          <w:szCs w:val="28"/>
          <w:lang w:val="uk-UA"/>
        </w:rPr>
        <w:t>Р І Ш Е Н Н Я</w:t>
      </w:r>
    </w:p>
    <w:p w:rsidR="00B03366" w:rsidRPr="005A41D0" w:rsidRDefault="00B03366" w:rsidP="00C619AF">
      <w:pPr>
        <w:pStyle w:val="NormalWeb"/>
        <w:spacing w:after="0"/>
        <w:rPr>
          <w:sz w:val="28"/>
          <w:szCs w:val="28"/>
          <w:lang w:val="en-US"/>
        </w:rPr>
      </w:pPr>
      <w:r w:rsidRPr="004853E0">
        <w:rPr>
          <w:sz w:val="28"/>
          <w:szCs w:val="28"/>
          <w:lang w:val="uk-UA"/>
        </w:rPr>
        <w:t xml:space="preserve">від 25.08.2020 </w:t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  <w:t xml:space="preserve">№ </w:t>
      </w:r>
      <w:r>
        <w:rPr>
          <w:sz w:val="28"/>
          <w:szCs w:val="28"/>
          <w:lang w:val="en-US"/>
        </w:rPr>
        <w:t>196</w:t>
      </w:r>
    </w:p>
    <w:p w:rsidR="00B03366" w:rsidRPr="004853E0" w:rsidRDefault="00B03366" w:rsidP="00C619AF">
      <w:pPr>
        <w:pStyle w:val="NormalWeb"/>
        <w:spacing w:before="0" w:beforeAutospacing="0" w:after="0"/>
        <w:rPr>
          <w:lang w:val="uk-UA"/>
        </w:rPr>
      </w:pPr>
    </w:p>
    <w:p w:rsidR="00B03366" w:rsidRPr="004853E0" w:rsidRDefault="00B03366" w:rsidP="003F1F68">
      <w:pPr>
        <w:outlineLvl w:val="0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>Про звільнення від обов’язків</w:t>
      </w:r>
    </w:p>
    <w:p w:rsidR="00B03366" w:rsidRPr="004853E0" w:rsidRDefault="00B03366" w:rsidP="003F1F68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r w:rsidRPr="004853E0">
        <w:rPr>
          <w:sz w:val="28"/>
          <w:szCs w:val="28"/>
          <w:lang w:val="uk-UA"/>
        </w:rPr>
        <w:t>пікуна</w:t>
      </w:r>
      <w:r>
        <w:rPr>
          <w:sz w:val="28"/>
          <w:szCs w:val="28"/>
          <w:lang w:val="uk-UA"/>
        </w:rPr>
        <w:t xml:space="preserve"> ОСОБА 1</w:t>
      </w:r>
      <w:r w:rsidRPr="004853E0">
        <w:rPr>
          <w:sz w:val="28"/>
          <w:szCs w:val="28"/>
          <w:lang w:val="uk-UA"/>
        </w:rPr>
        <w:t xml:space="preserve"> над</w:t>
      </w:r>
    </w:p>
    <w:p w:rsidR="00B03366" w:rsidRPr="004853E0" w:rsidRDefault="00B03366" w:rsidP="003F1F68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2</w:t>
      </w:r>
      <w:r w:rsidRPr="004853E0">
        <w:rPr>
          <w:sz w:val="28"/>
          <w:szCs w:val="28"/>
          <w:lang w:val="uk-UA"/>
        </w:rPr>
        <w:t>, 28.12.2012 р.н.,</w:t>
      </w:r>
    </w:p>
    <w:p w:rsidR="00B03366" w:rsidRPr="004853E0" w:rsidRDefault="00B03366" w:rsidP="003F1F68">
      <w:pPr>
        <w:pStyle w:val="NormalWeb"/>
        <w:spacing w:before="0" w:beforeAutospacing="0" w:after="0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 xml:space="preserve">та призначення опікуном </w:t>
      </w:r>
    </w:p>
    <w:p w:rsidR="00B03366" w:rsidRDefault="00B03366" w:rsidP="00C619AF">
      <w:pPr>
        <w:pStyle w:val="NormalWeb"/>
        <w:spacing w:before="0" w:beforeAutospacing="0" w:after="0"/>
        <w:rPr>
          <w:sz w:val="28"/>
          <w:szCs w:val="28"/>
          <w:lang w:val="uk-UA"/>
        </w:rPr>
      </w:pPr>
      <w:r w:rsidRPr="00D43D9B">
        <w:rPr>
          <w:sz w:val="28"/>
          <w:szCs w:val="28"/>
          <w:lang w:val="uk-UA"/>
        </w:rPr>
        <w:t>ОСОБА 3</w:t>
      </w:r>
    </w:p>
    <w:p w:rsidR="00B03366" w:rsidRPr="00D43D9B" w:rsidRDefault="00B03366" w:rsidP="00C619AF">
      <w:pPr>
        <w:pStyle w:val="NormalWeb"/>
        <w:spacing w:before="0" w:beforeAutospacing="0" w:after="0"/>
        <w:rPr>
          <w:sz w:val="28"/>
          <w:szCs w:val="28"/>
          <w:lang w:val="uk-UA"/>
        </w:rPr>
      </w:pPr>
    </w:p>
    <w:p w:rsidR="00B03366" w:rsidRPr="004853E0" w:rsidRDefault="00B03366" w:rsidP="003F1F68">
      <w:pPr>
        <w:ind w:firstLine="708"/>
        <w:jc w:val="both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 xml:space="preserve">Розглянувши заяву </w:t>
      </w:r>
      <w:r>
        <w:rPr>
          <w:sz w:val="28"/>
          <w:szCs w:val="28"/>
          <w:lang w:val="uk-UA"/>
        </w:rPr>
        <w:t xml:space="preserve">ОСОБА 1 </w:t>
      </w:r>
      <w:r w:rsidRPr="004853E0">
        <w:rPr>
          <w:sz w:val="28"/>
          <w:szCs w:val="28"/>
          <w:lang w:val="uk-UA"/>
        </w:rPr>
        <w:t>щодо звільнення її від обов’язків опікуна над</w:t>
      </w:r>
      <w:r>
        <w:rPr>
          <w:sz w:val="28"/>
          <w:szCs w:val="28"/>
          <w:lang w:val="uk-UA"/>
        </w:rPr>
        <w:t xml:space="preserve"> ОСОБА 2</w:t>
      </w:r>
      <w:r w:rsidRPr="004853E0">
        <w:rPr>
          <w:sz w:val="28"/>
          <w:szCs w:val="28"/>
          <w:lang w:val="uk-UA"/>
        </w:rPr>
        <w:t xml:space="preserve">, 28.12.2012 р.н. та заяву </w:t>
      </w:r>
      <w:r>
        <w:rPr>
          <w:sz w:val="28"/>
          <w:szCs w:val="28"/>
          <w:lang w:val="uk-UA"/>
        </w:rPr>
        <w:t xml:space="preserve">ОСОБА 3 </w:t>
      </w:r>
      <w:r w:rsidRPr="004853E0">
        <w:rPr>
          <w:sz w:val="28"/>
          <w:szCs w:val="28"/>
          <w:lang w:val="uk-UA"/>
        </w:rPr>
        <w:t xml:space="preserve">про призначення її опікуном над вищевказаною дитиною, керуючись ст.ст. 243, 244, 246, 247, 249, 250 Сімейного кодексу України, п.п. 42, 49 постанови Кабінету Міністрів України від 24.09.2008 № 866 «Питання діяльності органів опіки та піклування, пов’язаної із захистом прав дитини», ст. 6 Закону України «Про забезпечення організаційно-правових умов соціального захисту дітей-сиріт та дітей, позбавлених батьківського піклування», враховуючи рішення комісії з питань захисту прав дитини від 13.08.2020, виконавчий комітет Київської районної в </w:t>
      </w:r>
      <w:r w:rsidRPr="004853E0">
        <w:rPr>
          <w:sz w:val="28"/>
          <w:szCs w:val="28"/>
          <w:lang w:val="uk-UA"/>
        </w:rPr>
        <w:br/>
        <w:t>м. Полтаві ради</w:t>
      </w:r>
    </w:p>
    <w:p w:rsidR="00B03366" w:rsidRPr="004853E0" w:rsidRDefault="00B03366" w:rsidP="00A86221">
      <w:pPr>
        <w:pStyle w:val="NormalWeb"/>
        <w:spacing w:before="0" w:beforeAutospacing="0" w:after="0"/>
        <w:jc w:val="both"/>
        <w:rPr>
          <w:sz w:val="16"/>
          <w:szCs w:val="16"/>
          <w:lang w:val="uk-UA"/>
        </w:rPr>
      </w:pPr>
    </w:p>
    <w:p w:rsidR="00B03366" w:rsidRPr="004853E0" w:rsidRDefault="00B03366" w:rsidP="00A86221">
      <w:pPr>
        <w:pStyle w:val="NormalWeb"/>
        <w:tabs>
          <w:tab w:val="left" w:pos="1920"/>
        </w:tabs>
        <w:spacing w:before="0" w:beforeAutospacing="0" w:after="0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>в и р і ш и в:</w:t>
      </w:r>
    </w:p>
    <w:p w:rsidR="00B03366" w:rsidRPr="004853E0" w:rsidRDefault="00B03366" w:rsidP="00801F6F">
      <w:pPr>
        <w:jc w:val="both"/>
        <w:rPr>
          <w:sz w:val="16"/>
          <w:szCs w:val="16"/>
          <w:lang w:val="uk-UA"/>
        </w:rPr>
      </w:pPr>
    </w:p>
    <w:p w:rsidR="00B03366" w:rsidRPr="004853E0" w:rsidRDefault="00B03366" w:rsidP="00C74C58">
      <w:pPr>
        <w:ind w:firstLine="708"/>
        <w:jc w:val="both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 xml:space="preserve">1. Звільнити </w:t>
      </w:r>
      <w:r>
        <w:rPr>
          <w:sz w:val="28"/>
          <w:szCs w:val="28"/>
          <w:lang w:val="uk-UA"/>
        </w:rPr>
        <w:t xml:space="preserve">ОСОБА 1 </w:t>
      </w:r>
      <w:r w:rsidRPr="004853E0">
        <w:rPr>
          <w:sz w:val="28"/>
          <w:szCs w:val="28"/>
          <w:lang w:val="uk-UA"/>
        </w:rPr>
        <w:t>від здійснення обов’язків опікуна над дитиною, позбавленою батьківського піклування</w:t>
      </w:r>
      <w:r>
        <w:rPr>
          <w:sz w:val="28"/>
          <w:szCs w:val="28"/>
          <w:lang w:val="uk-UA"/>
        </w:rPr>
        <w:t xml:space="preserve"> ОСОБА 2</w:t>
      </w:r>
      <w:r w:rsidRPr="004853E0">
        <w:rPr>
          <w:sz w:val="28"/>
          <w:szCs w:val="28"/>
          <w:lang w:val="uk-UA"/>
        </w:rPr>
        <w:t>, 28.12.2012 р.н.,  у зв’язку зі станом здоров’я.</w:t>
      </w:r>
    </w:p>
    <w:p w:rsidR="00B03366" w:rsidRPr="004853E0" w:rsidRDefault="00B03366" w:rsidP="00C74C58">
      <w:pPr>
        <w:ind w:firstLine="708"/>
        <w:jc w:val="both"/>
        <w:rPr>
          <w:lang w:val="uk-UA"/>
        </w:rPr>
      </w:pPr>
      <w:r w:rsidRPr="004853E0">
        <w:rPr>
          <w:sz w:val="28"/>
          <w:szCs w:val="28"/>
          <w:lang w:val="uk-UA"/>
        </w:rPr>
        <w:t xml:space="preserve">2. Призначити </w:t>
      </w:r>
      <w:r>
        <w:rPr>
          <w:sz w:val="28"/>
          <w:szCs w:val="28"/>
          <w:lang w:val="uk-UA"/>
        </w:rPr>
        <w:t xml:space="preserve">ОСОБА 3 </w:t>
      </w:r>
      <w:r w:rsidRPr="004853E0">
        <w:rPr>
          <w:sz w:val="28"/>
          <w:szCs w:val="28"/>
          <w:lang w:val="uk-UA"/>
        </w:rPr>
        <w:t xml:space="preserve">опікуном над </w:t>
      </w:r>
      <w:r>
        <w:rPr>
          <w:sz w:val="28"/>
          <w:szCs w:val="28"/>
          <w:lang w:val="uk-UA"/>
        </w:rPr>
        <w:t>м</w:t>
      </w:r>
      <w:r w:rsidRPr="004853E0">
        <w:rPr>
          <w:sz w:val="28"/>
          <w:szCs w:val="28"/>
          <w:lang w:val="uk-UA"/>
        </w:rPr>
        <w:t>алолітньою</w:t>
      </w:r>
      <w:r>
        <w:rPr>
          <w:sz w:val="28"/>
          <w:szCs w:val="28"/>
          <w:lang w:val="uk-UA"/>
        </w:rPr>
        <w:t xml:space="preserve"> ОСОБА 2 </w:t>
      </w:r>
      <w:r w:rsidRPr="004853E0">
        <w:rPr>
          <w:sz w:val="28"/>
          <w:szCs w:val="28"/>
          <w:lang w:val="uk-UA"/>
        </w:rPr>
        <w:t xml:space="preserve">, 28.12.2012 р.н. </w:t>
      </w:r>
    </w:p>
    <w:p w:rsidR="00B03366" w:rsidRPr="004853E0" w:rsidRDefault="00B03366" w:rsidP="00C74C58">
      <w:pPr>
        <w:jc w:val="both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ab/>
        <w:t xml:space="preserve">3. Службі у справах дітей (В.Лифар) направити рішення виконкому у відповідні інстанції: </w:t>
      </w:r>
    </w:p>
    <w:p w:rsidR="00B03366" w:rsidRPr="004853E0" w:rsidRDefault="00B03366" w:rsidP="00C74C58">
      <w:pPr>
        <w:ind w:firstLine="708"/>
        <w:jc w:val="both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>- службу у справах дітей Зіньківської РДА;</w:t>
      </w:r>
    </w:p>
    <w:p w:rsidR="00B03366" w:rsidRPr="004853E0" w:rsidRDefault="00B03366" w:rsidP="0099612B">
      <w:pPr>
        <w:ind w:firstLine="708"/>
        <w:jc w:val="both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>- управління соціального захисту населення Зіньківської РДА;</w:t>
      </w:r>
    </w:p>
    <w:p w:rsidR="00B03366" w:rsidRPr="004853E0" w:rsidRDefault="00B03366" w:rsidP="004853E0">
      <w:pPr>
        <w:ind w:firstLine="708"/>
        <w:jc w:val="both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 xml:space="preserve">- службу у справах дітей виконавчого комітету Подільської районної у </w:t>
      </w:r>
      <w:r w:rsidRPr="004853E0">
        <w:rPr>
          <w:sz w:val="28"/>
          <w:szCs w:val="28"/>
          <w:lang w:val="uk-UA"/>
        </w:rPr>
        <w:br/>
        <w:t>м. Полтаві ради.</w:t>
      </w:r>
    </w:p>
    <w:p w:rsidR="00B03366" w:rsidRPr="004853E0" w:rsidRDefault="00B03366" w:rsidP="0099612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>4. Вважати таким, що втратило чинність рішення виконавчого комітету Київської районної в м. Полтаві ради від 12.05.2020 № 117 «Про призначення опіки над</w:t>
      </w:r>
      <w:r>
        <w:rPr>
          <w:sz w:val="28"/>
          <w:szCs w:val="28"/>
          <w:lang w:val="uk-UA"/>
        </w:rPr>
        <w:t xml:space="preserve"> ОСОБА 2</w:t>
      </w:r>
      <w:r w:rsidRPr="004853E0">
        <w:rPr>
          <w:sz w:val="28"/>
          <w:szCs w:val="28"/>
          <w:lang w:val="uk-UA"/>
        </w:rPr>
        <w:t>., 28.12.2012 р.н.».</w:t>
      </w:r>
    </w:p>
    <w:p w:rsidR="00B03366" w:rsidRPr="004853E0" w:rsidRDefault="00B03366" w:rsidP="00351504">
      <w:pPr>
        <w:pStyle w:val="NormalWeb"/>
        <w:spacing w:before="0" w:beforeAutospacing="0" w:after="0"/>
        <w:jc w:val="both"/>
        <w:rPr>
          <w:sz w:val="28"/>
          <w:szCs w:val="28"/>
          <w:lang w:val="uk-UA"/>
        </w:rPr>
      </w:pPr>
    </w:p>
    <w:p w:rsidR="00B03366" w:rsidRPr="004853E0" w:rsidRDefault="00B03366" w:rsidP="00C619AF">
      <w:pPr>
        <w:pStyle w:val="NormalWeb"/>
        <w:spacing w:after="0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 xml:space="preserve">Голова районної ради </w:t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  <w:t>Сергій СИНЯГІВСЬКИЙ</w:t>
      </w:r>
    </w:p>
    <w:sectPr w:rsidR="00B03366" w:rsidRPr="004853E0" w:rsidSect="004853E0">
      <w:pgSz w:w="11906" w:h="16838"/>
      <w:pgMar w:top="719" w:right="850" w:bottom="54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9AF"/>
    <w:rsid w:val="000005F5"/>
    <w:rsid w:val="00000860"/>
    <w:rsid w:val="000012C6"/>
    <w:rsid w:val="0000169D"/>
    <w:rsid w:val="000017DF"/>
    <w:rsid w:val="000021AB"/>
    <w:rsid w:val="00002B26"/>
    <w:rsid w:val="0000426D"/>
    <w:rsid w:val="00004385"/>
    <w:rsid w:val="000054D9"/>
    <w:rsid w:val="00005852"/>
    <w:rsid w:val="00005DB5"/>
    <w:rsid w:val="000061F7"/>
    <w:rsid w:val="00006834"/>
    <w:rsid w:val="00007DFC"/>
    <w:rsid w:val="000102B8"/>
    <w:rsid w:val="00010A61"/>
    <w:rsid w:val="00010E47"/>
    <w:rsid w:val="00012BE0"/>
    <w:rsid w:val="00013BA7"/>
    <w:rsid w:val="00014458"/>
    <w:rsid w:val="000151C8"/>
    <w:rsid w:val="00015407"/>
    <w:rsid w:val="000161BD"/>
    <w:rsid w:val="00016E7C"/>
    <w:rsid w:val="00016F5F"/>
    <w:rsid w:val="000173CF"/>
    <w:rsid w:val="00017A48"/>
    <w:rsid w:val="0002073C"/>
    <w:rsid w:val="00020DDD"/>
    <w:rsid w:val="000212B2"/>
    <w:rsid w:val="00021664"/>
    <w:rsid w:val="00023A2B"/>
    <w:rsid w:val="00023A7D"/>
    <w:rsid w:val="00023E72"/>
    <w:rsid w:val="00023E7B"/>
    <w:rsid w:val="00025791"/>
    <w:rsid w:val="00025C06"/>
    <w:rsid w:val="00027EFA"/>
    <w:rsid w:val="00027FBD"/>
    <w:rsid w:val="000307BF"/>
    <w:rsid w:val="000307DE"/>
    <w:rsid w:val="00031A0C"/>
    <w:rsid w:val="00031AFB"/>
    <w:rsid w:val="00031FAF"/>
    <w:rsid w:val="000329F2"/>
    <w:rsid w:val="00032B1E"/>
    <w:rsid w:val="00032F28"/>
    <w:rsid w:val="00032FD1"/>
    <w:rsid w:val="00034309"/>
    <w:rsid w:val="00034A7E"/>
    <w:rsid w:val="00035082"/>
    <w:rsid w:val="00035834"/>
    <w:rsid w:val="00035CEC"/>
    <w:rsid w:val="00036228"/>
    <w:rsid w:val="00036791"/>
    <w:rsid w:val="00036A7C"/>
    <w:rsid w:val="00037323"/>
    <w:rsid w:val="000377D3"/>
    <w:rsid w:val="00037AE4"/>
    <w:rsid w:val="00037D1E"/>
    <w:rsid w:val="000400AA"/>
    <w:rsid w:val="000410D1"/>
    <w:rsid w:val="00041797"/>
    <w:rsid w:val="0004211C"/>
    <w:rsid w:val="00043A48"/>
    <w:rsid w:val="000440F5"/>
    <w:rsid w:val="000441FD"/>
    <w:rsid w:val="000443A4"/>
    <w:rsid w:val="00044929"/>
    <w:rsid w:val="00044A04"/>
    <w:rsid w:val="00044BE3"/>
    <w:rsid w:val="000452F1"/>
    <w:rsid w:val="000457BA"/>
    <w:rsid w:val="00045931"/>
    <w:rsid w:val="00045D34"/>
    <w:rsid w:val="000467B2"/>
    <w:rsid w:val="000469DF"/>
    <w:rsid w:val="00046F97"/>
    <w:rsid w:val="0004727F"/>
    <w:rsid w:val="00047E99"/>
    <w:rsid w:val="0005010B"/>
    <w:rsid w:val="00050118"/>
    <w:rsid w:val="000502F6"/>
    <w:rsid w:val="0005054F"/>
    <w:rsid w:val="00050EB6"/>
    <w:rsid w:val="00051136"/>
    <w:rsid w:val="000513F3"/>
    <w:rsid w:val="00051638"/>
    <w:rsid w:val="000525AC"/>
    <w:rsid w:val="00052DA5"/>
    <w:rsid w:val="00053BD3"/>
    <w:rsid w:val="0005403A"/>
    <w:rsid w:val="000541DF"/>
    <w:rsid w:val="00054B98"/>
    <w:rsid w:val="00054BFF"/>
    <w:rsid w:val="00055716"/>
    <w:rsid w:val="000559D4"/>
    <w:rsid w:val="00055AB6"/>
    <w:rsid w:val="00055B87"/>
    <w:rsid w:val="00055BC0"/>
    <w:rsid w:val="00055CD2"/>
    <w:rsid w:val="000562DE"/>
    <w:rsid w:val="00056749"/>
    <w:rsid w:val="0005674C"/>
    <w:rsid w:val="00056850"/>
    <w:rsid w:val="00057504"/>
    <w:rsid w:val="00057701"/>
    <w:rsid w:val="00057717"/>
    <w:rsid w:val="0006087D"/>
    <w:rsid w:val="000608AC"/>
    <w:rsid w:val="0006124C"/>
    <w:rsid w:val="0006133E"/>
    <w:rsid w:val="00061DD1"/>
    <w:rsid w:val="00062A02"/>
    <w:rsid w:val="00062FB8"/>
    <w:rsid w:val="000641CF"/>
    <w:rsid w:val="000647FF"/>
    <w:rsid w:val="000656DD"/>
    <w:rsid w:val="0006587C"/>
    <w:rsid w:val="00066176"/>
    <w:rsid w:val="00066419"/>
    <w:rsid w:val="000665FB"/>
    <w:rsid w:val="0006673C"/>
    <w:rsid w:val="00066D42"/>
    <w:rsid w:val="00066F3D"/>
    <w:rsid w:val="00067137"/>
    <w:rsid w:val="0006719B"/>
    <w:rsid w:val="000676E5"/>
    <w:rsid w:val="000677D0"/>
    <w:rsid w:val="00067F9B"/>
    <w:rsid w:val="00070897"/>
    <w:rsid w:val="00070C3A"/>
    <w:rsid w:val="00071AF2"/>
    <w:rsid w:val="00072752"/>
    <w:rsid w:val="0007276C"/>
    <w:rsid w:val="000728EC"/>
    <w:rsid w:val="00073300"/>
    <w:rsid w:val="00073325"/>
    <w:rsid w:val="00073CAF"/>
    <w:rsid w:val="0007438F"/>
    <w:rsid w:val="0007487E"/>
    <w:rsid w:val="000748F7"/>
    <w:rsid w:val="00074D8D"/>
    <w:rsid w:val="00074DD0"/>
    <w:rsid w:val="0007558B"/>
    <w:rsid w:val="00075C03"/>
    <w:rsid w:val="00075C04"/>
    <w:rsid w:val="00075E67"/>
    <w:rsid w:val="000778C5"/>
    <w:rsid w:val="00077D0D"/>
    <w:rsid w:val="000811B2"/>
    <w:rsid w:val="0008166C"/>
    <w:rsid w:val="0008189E"/>
    <w:rsid w:val="00081DB0"/>
    <w:rsid w:val="00081DB4"/>
    <w:rsid w:val="0008210F"/>
    <w:rsid w:val="000823A1"/>
    <w:rsid w:val="00082C0F"/>
    <w:rsid w:val="00082D83"/>
    <w:rsid w:val="00083104"/>
    <w:rsid w:val="00083733"/>
    <w:rsid w:val="00083D9F"/>
    <w:rsid w:val="00084168"/>
    <w:rsid w:val="00084626"/>
    <w:rsid w:val="00084D82"/>
    <w:rsid w:val="00085472"/>
    <w:rsid w:val="00087057"/>
    <w:rsid w:val="000871B2"/>
    <w:rsid w:val="00090262"/>
    <w:rsid w:val="00090B03"/>
    <w:rsid w:val="00091721"/>
    <w:rsid w:val="00091B0B"/>
    <w:rsid w:val="00092B93"/>
    <w:rsid w:val="00093083"/>
    <w:rsid w:val="00093264"/>
    <w:rsid w:val="00093274"/>
    <w:rsid w:val="0009453C"/>
    <w:rsid w:val="0009495C"/>
    <w:rsid w:val="00094E60"/>
    <w:rsid w:val="000952F3"/>
    <w:rsid w:val="0009576B"/>
    <w:rsid w:val="00095F27"/>
    <w:rsid w:val="00096079"/>
    <w:rsid w:val="00096855"/>
    <w:rsid w:val="000974D5"/>
    <w:rsid w:val="000978EB"/>
    <w:rsid w:val="00097B42"/>
    <w:rsid w:val="000A078D"/>
    <w:rsid w:val="000A0818"/>
    <w:rsid w:val="000A091B"/>
    <w:rsid w:val="000A0E5B"/>
    <w:rsid w:val="000A24A6"/>
    <w:rsid w:val="000A268B"/>
    <w:rsid w:val="000A2975"/>
    <w:rsid w:val="000A2F5C"/>
    <w:rsid w:val="000A39A3"/>
    <w:rsid w:val="000A527D"/>
    <w:rsid w:val="000A562A"/>
    <w:rsid w:val="000A5D01"/>
    <w:rsid w:val="000A635D"/>
    <w:rsid w:val="000A70C0"/>
    <w:rsid w:val="000A7168"/>
    <w:rsid w:val="000A7478"/>
    <w:rsid w:val="000A7499"/>
    <w:rsid w:val="000A775F"/>
    <w:rsid w:val="000A7831"/>
    <w:rsid w:val="000B043B"/>
    <w:rsid w:val="000B06BE"/>
    <w:rsid w:val="000B1198"/>
    <w:rsid w:val="000B11F9"/>
    <w:rsid w:val="000B14E1"/>
    <w:rsid w:val="000B1BAB"/>
    <w:rsid w:val="000B1D08"/>
    <w:rsid w:val="000B1FC7"/>
    <w:rsid w:val="000B2BA8"/>
    <w:rsid w:val="000B2BCA"/>
    <w:rsid w:val="000B2DF5"/>
    <w:rsid w:val="000B3272"/>
    <w:rsid w:val="000B3988"/>
    <w:rsid w:val="000B3A05"/>
    <w:rsid w:val="000B3ACA"/>
    <w:rsid w:val="000B42DF"/>
    <w:rsid w:val="000B4408"/>
    <w:rsid w:val="000B45AA"/>
    <w:rsid w:val="000B4D3F"/>
    <w:rsid w:val="000B4E33"/>
    <w:rsid w:val="000B4ECE"/>
    <w:rsid w:val="000B521D"/>
    <w:rsid w:val="000B532E"/>
    <w:rsid w:val="000B5482"/>
    <w:rsid w:val="000B584E"/>
    <w:rsid w:val="000B5C9A"/>
    <w:rsid w:val="000B71A4"/>
    <w:rsid w:val="000B7227"/>
    <w:rsid w:val="000B723D"/>
    <w:rsid w:val="000B7A25"/>
    <w:rsid w:val="000C00B1"/>
    <w:rsid w:val="000C0AD1"/>
    <w:rsid w:val="000C0F00"/>
    <w:rsid w:val="000C10EC"/>
    <w:rsid w:val="000C112B"/>
    <w:rsid w:val="000C12D1"/>
    <w:rsid w:val="000C18BB"/>
    <w:rsid w:val="000C276C"/>
    <w:rsid w:val="000C3AF6"/>
    <w:rsid w:val="000C47AC"/>
    <w:rsid w:val="000C4AAA"/>
    <w:rsid w:val="000C5136"/>
    <w:rsid w:val="000C57BD"/>
    <w:rsid w:val="000C5BB6"/>
    <w:rsid w:val="000C68B1"/>
    <w:rsid w:val="000C6EA2"/>
    <w:rsid w:val="000C7711"/>
    <w:rsid w:val="000D040B"/>
    <w:rsid w:val="000D1655"/>
    <w:rsid w:val="000D188D"/>
    <w:rsid w:val="000D1944"/>
    <w:rsid w:val="000D1B0C"/>
    <w:rsid w:val="000D284D"/>
    <w:rsid w:val="000D31D4"/>
    <w:rsid w:val="000D39FE"/>
    <w:rsid w:val="000D3C08"/>
    <w:rsid w:val="000D45CD"/>
    <w:rsid w:val="000D48C7"/>
    <w:rsid w:val="000D4D40"/>
    <w:rsid w:val="000D4F18"/>
    <w:rsid w:val="000D5127"/>
    <w:rsid w:val="000D554C"/>
    <w:rsid w:val="000D5709"/>
    <w:rsid w:val="000D5776"/>
    <w:rsid w:val="000D595E"/>
    <w:rsid w:val="000D5C9F"/>
    <w:rsid w:val="000D5D84"/>
    <w:rsid w:val="000D5DD5"/>
    <w:rsid w:val="000D6E1B"/>
    <w:rsid w:val="000D722F"/>
    <w:rsid w:val="000E0673"/>
    <w:rsid w:val="000E077B"/>
    <w:rsid w:val="000E0CDB"/>
    <w:rsid w:val="000E0DFC"/>
    <w:rsid w:val="000E10EA"/>
    <w:rsid w:val="000E13C5"/>
    <w:rsid w:val="000E246A"/>
    <w:rsid w:val="000E3BC3"/>
    <w:rsid w:val="000E4ABB"/>
    <w:rsid w:val="000E4DE0"/>
    <w:rsid w:val="000E4FA1"/>
    <w:rsid w:val="000E5830"/>
    <w:rsid w:val="000E598C"/>
    <w:rsid w:val="000E661F"/>
    <w:rsid w:val="000E6B50"/>
    <w:rsid w:val="000E6F73"/>
    <w:rsid w:val="000E7CB2"/>
    <w:rsid w:val="000E7D0F"/>
    <w:rsid w:val="000F06A0"/>
    <w:rsid w:val="000F076F"/>
    <w:rsid w:val="000F0928"/>
    <w:rsid w:val="000F1577"/>
    <w:rsid w:val="000F173C"/>
    <w:rsid w:val="000F1C37"/>
    <w:rsid w:val="000F1DB3"/>
    <w:rsid w:val="000F2AB3"/>
    <w:rsid w:val="000F2CA0"/>
    <w:rsid w:val="000F3571"/>
    <w:rsid w:val="000F3B0E"/>
    <w:rsid w:val="000F3CEF"/>
    <w:rsid w:val="000F4248"/>
    <w:rsid w:val="000F47D5"/>
    <w:rsid w:val="000F4DEA"/>
    <w:rsid w:val="000F4EC5"/>
    <w:rsid w:val="000F5255"/>
    <w:rsid w:val="000F62F3"/>
    <w:rsid w:val="000F6776"/>
    <w:rsid w:val="000F68DE"/>
    <w:rsid w:val="000F68F4"/>
    <w:rsid w:val="000F6CE4"/>
    <w:rsid w:val="000F6D01"/>
    <w:rsid w:val="0010125E"/>
    <w:rsid w:val="001012FC"/>
    <w:rsid w:val="00101658"/>
    <w:rsid w:val="00101BE5"/>
    <w:rsid w:val="00101E1D"/>
    <w:rsid w:val="0010243F"/>
    <w:rsid w:val="001025ED"/>
    <w:rsid w:val="00102B70"/>
    <w:rsid w:val="00103367"/>
    <w:rsid w:val="00103587"/>
    <w:rsid w:val="00103C96"/>
    <w:rsid w:val="0010496C"/>
    <w:rsid w:val="0010526E"/>
    <w:rsid w:val="00105558"/>
    <w:rsid w:val="001055ED"/>
    <w:rsid w:val="00105B63"/>
    <w:rsid w:val="00105CC6"/>
    <w:rsid w:val="00105F3C"/>
    <w:rsid w:val="00106247"/>
    <w:rsid w:val="0010676C"/>
    <w:rsid w:val="0010691F"/>
    <w:rsid w:val="00106C69"/>
    <w:rsid w:val="00107620"/>
    <w:rsid w:val="00107AFD"/>
    <w:rsid w:val="00110AEF"/>
    <w:rsid w:val="0011119F"/>
    <w:rsid w:val="001114A8"/>
    <w:rsid w:val="00111588"/>
    <w:rsid w:val="00111969"/>
    <w:rsid w:val="00111B5E"/>
    <w:rsid w:val="00112512"/>
    <w:rsid w:val="00113501"/>
    <w:rsid w:val="00113DD1"/>
    <w:rsid w:val="001142A1"/>
    <w:rsid w:val="001148AC"/>
    <w:rsid w:val="001151FD"/>
    <w:rsid w:val="00115739"/>
    <w:rsid w:val="00115904"/>
    <w:rsid w:val="00115BDC"/>
    <w:rsid w:val="001162DD"/>
    <w:rsid w:val="00116515"/>
    <w:rsid w:val="00116731"/>
    <w:rsid w:val="00116B89"/>
    <w:rsid w:val="00116D09"/>
    <w:rsid w:val="0012030C"/>
    <w:rsid w:val="00120FBC"/>
    <w:rsid w:val="00121BCF"/>
    <w:rsid w:val="00121D4B"/>
    <w:rsid w:val="00121F12"/>
    <w:rsid w:val="00121F4D"/>
    <w:rsid w:val="00121F97"/>
    <w:rsid w:val="00122303"/>
    <w:rsid w:val="001237F8"/>
    <w:rsid w:val="00123DD1"/>
    <w:rsid w:val="00123EF3"/>
    <w:rsid w:val="00124876"/>
    <w:rsid w:val="00124962"/>
    <w:rsid w:val="00124F8B"/>
    <w:rsid w:val="0012513A"/>
    <w:rsid w:val="001253A7"/>
    <w:rsid w:val="00125B78"/>
    <w:rsid w:val="00125D14"/>
    <w:rsid w:val="00125F26"/>
    <w:rsid w:val="00126C8C"/>
    <w:rsid w:val="0012769E"/>
    <w:rsid w:val="001276FA"/>
    <w:rsid w:val="00127A89"/>
    <w:rsid w:val="001303A9"/>
    <w:rsid w:val="00130BAC"/>
    <w:rsid w:val="0013111E"/>
    <w:rsid w:val="001319F9"/>
    <w:rsid w:val="00131D93"/>
    <w:rsid w:val="00132126"/>
    <w:rsid w:val="0013277F"/>
    <w:rsid w:val="00132B0D"/>
    <w:rsid w:val="0013371F"/>
    <w:rsid w:val="0013465B"/>
    <w:rsid w:val="001348E0"/>
    <w:rsid w:val="001349EE"/>
    <w:rsid w:val="00135BC7"/>
    <w:rsid w:val="001365C7"/>
    <w:rsid w:val="001375AA"/>
    <w:rsid w:val="001400A4"/>
    <w:rsid w:val="00140383"/>
    <w:rsid w:val="00140826"/>
    <w:rsid w:val="00140B1B"/>
    <w:rsid w:val="00140BFE"/>
    <w:rsid w:val="00140CCD"/>
    <w:rsid w:val="0014180C"/>
    <w:rsid w:val="00141BEA"/>
    <w:rsid w:val="0014220E"/>
    <w:rsid w:val="0014252B"/>
    <w:rsid w:val="00142652"/>
    <w:rsid w:val="00143054"/>
    <w:rsid w:val="0014307F"/>
    <w:rsid w:val="00143938"/>
    <w:rsid w:val="00143E00"/>
    <w:rsid w:val="00144752"/>
    <w:rsid w:val="0014478E"/>
    <w:rsid w:val="001451BC"/>
    <w:rsid w:val="00145465"/>
    <w:rsid w:val="001459AC"/>
    <w:rsid w:val="00145B6D"/>
    <w:rsid w:val="00146136"/>
    <w:rsid w:val="00146267"/>
    <w:rsid w:val="001463FD"/>
    <w:rsid w:val="001503E4"/>
    <w:rsid w:val="00150998"/>
    <w:rsid w:val="00150F9A"/>
    <w:rsid w:val="00151C66"/>
    <w:rsid w:val="0015301B"/>
    <w:rsid w:val="00153BF0"/>
    <w:rsid w:val="00153DB1"/>
    <w:rsid w:val="00153FCE"/>
    <w:rsid w:val="00154813"/>
    <w:rsid w:val="00155603"/>
    <w:rsid w:val="0015597B"/>
    <w:rsid w:val="00157110"/>
    <w:rsid w:val="00157948"/>
    <w:rsid w:val="001579DA"/>
    <w:rsid w:val="00160877"/>
    <w:rsid w:val="00160CBF"/>
    <w:rsid w:val="00161093"/>
    <w:rsid w:val="0016117B"/>
    <w:rsid w:val="001619A5"/>
    <w:rsid w:val="00161EE2"/>
    <w:rsid w:val="00162922"/>
    <w:rsid w:val="00162AAA"/>
    <w:rsid w:val="0016301E"/>
    <w:rsid w:val="00163E2C"/>
    <w:rsid w:val="00164053"/>
    <w:rsid w:val="0016486B"/>
    <w:rsid w:val="00165555"/>
    <w:rsid w:val="001655D5"/>
    <w:rsid w:val="00165C32"/>
    <w:rsid w:val="00166236"/>
    <w:rsid w:val="00167396"/>
    <w:rsid w:val="0016740E"/>
    <w:rsid w:val="00167B1E"/>
    <w:rsid w:val="00170B9B"/>
    <w:rsid w:val="00170FAC"/>
    <w:rsid w:val="0017116D"/>
    <w:rsid w:val="00171917"/>
    <w:rsid w:val="00171A73"/>
    <w:rsid w:val="00171C1C"/>
    <w:rsid w:val="00171F18"/>
    <w:rsid w:val="001720F5"/>
    <w:rsid w:val="00172758"/>
    <w:rsid w:val="00173716"/>
    <w:rsid w:val="00173B8B"/>
    <w:rsid w:val="00173D86"/>
    <w:rsid w:val="001748B5"/>
    <w:rsid w:val="00174AF9"/>
    <w:rsid w:val="00176708"/>
    <w:rsid w:val="00176757"/>
    <w:rsid w:val="001769AA"/>
    <w:rsid w:val="00176E80"/>
    <w:rsid w:val="001771EC"/>
    <w:rsid w:val="0017762D"/>
    <w:rsid w:val="001776FE"/>
    <w:rsid w:val="00177889"/>
    <w:rsid w:val="00181ACC"/>
    <w:rsid w:val="00181D95"/>
    <w:rsid w:val="001829A9"/>
    <w:rsid w:val="00182B45"/>
    <w:rsid w:val="001835FE"/>
    <w:rsid w:val="0018368C"/>
    <w:rsid w:val="00183944"/>
    <w:rsid w:val="0018398B"/>
    <w:rsid w:val="00183E70"/>
    <w:rsid w:val="0018426A"/>
    <w:rsid w:val="00184FAA"/>
    <w:rsid w:val="00186526"/>
    <w:rsid w:val="001870AF"/>
    <w:rsid w:val="00187346"/>
    <w:rsid w:val="001875A4"/>
    <w:rsid w:val="0019028A"/>
    <w:rsid w:val="00190898"/>
    <w:rsid w:val="00190EDC"/>
    <w:rsid w:val="00192215"/>
    <w:rsid w:val="001925B4"/>
    <w:rsid w:val="00194223"/>
    <w:rsid w:val="001948FF"/>
    <w:rsid w:val="00194DEA"/>
    <w:rsid w:val="001956BB"/>
    <w:rsid w:val="001956C9"/>
    <w:rsid w:val="001962E5"/>
    <w:rsid w:val="001967EF"/>
    <w:rsid w:val="00196B27"/>
    <w:rsid w:val="0019771F"/>
    <w:rsid w:val="001A0B24"/>
    <w:rsid w:val="001A0B89"/>
    <w:rsid w:val="001A193E"/>
    <w:rsid w:val="001A2288"/>
    <w:rsid w:val="001A229A"/>
    <w:rsid w:val="001A23F5"/>
    <w:rsid w:val="001A2AA0"/>
    <w:rsid w:val="001A41E8"/>
    <w:rsid w:val="001A4830"/>
    <w:rsid w:val="001A5018"/>
    <w:rsid w:val="001A522E"/>
    <w:rsid w:val="001A5378"/>
    <w:rsid w:val="001A58AF"/>
    <w:rsid w:val="001A5BEE"/>
    <w:rsid w:val="001A6809"/>
    <w:rsid w:val="001A77C5"/>
    <w:rsid w:val="001A78D6"/>
    <w:rsid w:val="001B0ADB"/>
    <w:rsid w:val="001B145C"/>
    <w:rsid w:val="001B1C36"/>
    <w:rsid w:val="001B2AF4"/>
    <w:rsid w:val="001B2B08"/>
    <w:rsid w:val="001B37A2"/>
    <w:rsid w:val="001B37D9"/>
    <w:rsid w:val="001B3A45"/>
    <w:rsid w:val="001B41FA"/>
    <w:rsid w:val="001B4B2A"/>
    <w:rsid w:val="001B5106"/>
    <w:rsid w:val="001B54FC"/>
    <w:rsid w:val="001B6DD7"/>
    <w:rsid w:val="001B6F94"/>
    <w:rsid w:val="001B758B"/>
    <w:rsid w:val="001B7A91"/>
    <w:rsid w:val="001C07F9"/>
    <w:rsid w:val="001C0A95"/>
    <w:rsid w:val="001C0FA2"/>
    <w:rsid w:val="001C1682"/>
    <w:rsid w:val="001C1850"/>
    <w:rsid w:val="001C1BF1"/>
    <w:rsid w:val="001C21E4"/>
    <w:rsid w:val="001C2F88"/>
    <w:rsid w:val="001C31F5"/>
    <w:rsid w:val="001C32C4"/>
    <w:rsid w:val="001C3C05"/>
    <w:rsid w:val="001C41AC"/>
    <w:rsid w:val="001C50D4"/>
    <w:rsid w:val="001C5997"/>
    <w:rsid w:val="001C7167"/>
    <w:rsid w:val="001C71A2"/>
    <w:rsid w:val="001C75A0"/>
    <w:rsid w:val="001D05D2"/>
    <w:rsid w:val="001D0F90"/>
    <w:rsid w:val="001D1A44"/>
    <w:rsid w:val="001D1F25"/>
    <w:rsid w:val="001D2500"/>
    <w:rsid w:val="001D32B0"/>
    <w:rsid w:val="001D3D4A"/>
    <w:rsid w:val="001D419C"/>
    <w:rsid w:val="001D4287"/>
    <w:rsid w:val="001D42DD"/>
    <w:rsid w:val="001D4334"/>
    <w:rsid w:val="001D43E7"/>
    <w:rsid w:val="001D46E5"/>
    <w:rsid w:val="001D4735"/>
    <w:rsid w:val="001D47A7"/>
    <w:rsid w:val="001D4C15"/>
    <w:rsid w:val="001D5C04"/>
    <w:rsid w:val="001D63AC"/>
    <w:rsid w:val="001D66E8"/>
    <w:rsid w:val="001D6779"/>
    <w:rsid w:val="001D6AA3"/>
    <w:rsid w:val="001D6F1D"/>
    <w:rsid w:val="001D6F7B"/>
    <w:rsid w:val="001D72F7"/>
    <w:rsid w:val="001D7C44"/>
    <w:rsid w:val="001E00BD"/>
    <w:rsid w:val="001E029B"/>
    <w:rsid w:val="001E05A7"/>
    <w:rsid w:val="001E08B2"/>
    <w:rsid w:val="001E0D5E"/>
    <w:rsid w:val="001E0DC2"/>
    <w:rsid w:val="001E0EE7"/>
    <w:rsid w:val="001E0F0C"/>
    <w:rsid w:val="001E1AD4"/>
    <w:rsid w:val="001E251E"/>
    <w:rsid w:val="001E3167"/>
    <w:rsid w:val="001E41E4"/>
    <w:rsid w:val="001E50EC"/>
    <w:rsid w:val="001E6174"/>
    <w:rsid w:val="001E6887"/>
    <w:rsid w:val="001E7218"/>
    <w:rsid w:val="001E7449"/>
    <w:rsid w:val="001E74CC"/>
    <w:rsid w:val="001E77A0"/>
    <w:rsid w:val="001F0B63"/>
    <w:rsid w:val="001F196A"/>
    <w:rsid w:val="001F3225"/>
    <w:rsid w:val="001F339E"/>
    <w:rsid w:val="001F36BB"/>
    <w:rsid w:val="001F383E"/>
    <w:rsid w:val="001F44D1"/>
    <w:rsid w:val="001F4D0C"/>
    <w:rsid w:val="001F5422"/>
    <w:rsid w:val="001F561B"/>
    <w:rsid w:val="001F5829"/>
    <w:rsid w:val="001F6440"/>
    <w:rsid w:val="001F7934"/>
    <w:rsid w:val="001F7E0F"/>
    <w:rsid w:val="0020014F"/>
    <w:rsid w:val="00200746"/>
    <w:rsid w:val="00200E73"/>
    <w:rsid w:val="00200FAD"/>
    <w:rsid w:val="00201075"/>
    <w:rsid w:val="002015FD"/>
    <w:rsid w:val="00201748"/>
    <w:rsid w:val="002018B5"/>
    <w:rsid w:val="00201A23"/>
    <w:rsid w:val="00202953"/>
    <w:rsid w:val="00202CED"/>
    <w:rsid w:val="002034D4"/>
    <w:rsid w:val="00203958"/>
    <w:rsid w:val="00203D42"/>
    <w:rsid w:val="00203D73"/>
    <w:rsid w:val="00203F8E"/>
    <w:rsid w:val="00204334"/>
    <w:rsid w:val="002043B0"/>
    <w:rsid w:val="002048AE"/>
    <w:rsid w:val="002049C7"/>
    <w:rsid w:val="00204CC0"/>
    <w:rsid w:val="00204F2A"/>
    <w:rsid w:val="00205B86"/>
    <w:rsid w:val="0020672D"/>
    <w:rsid w:val="00206A04"/>
    <w:rsid w:val="00206CAC"/>
    <w:rsid w:val="00206DAD"/>
    <w:rsid w:val="002075D6"/>
    <w:rsid w:val="00207AD9"/>
    <w:rsid w:val="0021010E"/>
    <w:rsid w:val="00210265"/>
    <w:rsid w:val="002112B2"/>
    <w:rsid w:val="0021178C"/>
    <w:rsid w:val="00211D63"/>
    <w:rsid w:val="00211E14"/>
    <w:rsid w:val="00211E65"/>
    <w:rsid w:val="00211EA2"/>
    <w:rsid w:val="00212344"/>
    <w:rsid w:val="00212B85"/>
    <w:rsid w:val="00212E5D"/>
    <w:rsid w:val="002133FE"/>
    <w:rsid w:val="00214585"/>
    <w:rsid w:val="002147C8"/>
    <w:rsid w:val="00214AD6"/>
    <w:rsid w:val="00214FF8"/>
    <w:rsid w:val="0021552B"/>
    <w:rsid w:val="002157EC"/>
    <w:rsid w:val="00215AA4"/>
    <w:rsid w:val="00216961"/>
    <w:rsid w:val="00216BB6"/>
    <w:rsid w:val="00216E9F"/>
    <w:rsid w:val="002177BF"/>
    <w:rsid w:val="00217B59"/>
    <w:rsid w:val="00217DAC"/>
    <w:rsid w:val="002202D9"/>
    <w:rsid w:val="0022085D"/>
    <w:rsid w:val="0022104A"/>
    <w:rsid w:val="002210FC"/>
    <w:rsid w:val="002217F5"/>
    <w:rsid w:val="00221A8A"/>
    <w:rsid w:val="00221DE8"/>
    <w:rsid w:val="00222F4C"/>
    <w:rsid w:val="002237EA"/>
    <w:rsid w:val="00223945"/>
    <w:rsid w:val="0022398A"/>
    <w:rsid w:val="0022440B"/>
    <w:rsid w:val="002251BE"/>
    <w:rsid w:val="002262C9"/>
    <w:rsid w:val="00226992"/>
    <w:rsid w:val="00226C80"/>
    <w:rsid w:val="00226FD7"/>
    <w:rsid w:val="002274BE"/>
    <w:rsid w:val="002276A7"/>
    <w:rsid w:val="002308F4"/>
    <w:rsid w:val="002309E5"/>
    <w:rsid w:val="00230C07"/>
    <w:rsid w:val="00231582"/>
    <w:rsid w:val="0023373B"/>
    <w:rsid w:val="00234335"/>
    <w:rsid w:val="002347A2"/>
    <w:rsid w:val="00235F7F"/>
    <w:rsid w:val="002360FA"/>
    <w:rsid w:val="00236D99"/>
    <w:rsid w:val="0023797E"/>
    <w:rsid w:val="00237CA0"/>
    <w:rsid w:val="00237E85"/>
    <w:rsid w:val="00237ED2"/>
    <w:rsid w:val="00240059"/>
    <w:rsid w:val="002405F2"/>
    <w:rsid w:val="0024111D"/>
    <w:rsid w:val="00241250"/>
    <w:rsid w:val="00241E82"/>
    <w:rsid w:val="0024214D"/>
    <w:rsid w:val="0024227F"/>
    <w:rsid w:val="00242363"/>
    <w:rsid w:val="002423C8"/>
    <w:rsid w:val="002432E9"/>
    <w:rsid w:val="00243393"/>
    <w:rsid w:val="00243911"/>
    <w:rsid w:val="00244500"/>
    <w:rsid w:val="00244511"/>
    <w:rsid w:val="00244DD7"/>
    <w:rsid w:val="002451F7"/>
    <w:rsid w:val="0024529B"/>
    <w:rsid w:val="0024545E"/>
    <w:rsid w:val="0024559C"/>
    <w:rsid w:val="00245A9B"/>
    <w:rsid w:val="00246548"/>
    <w:rsid w:val="002474C5"/>
    <w:rsid w:val="00247A10"/>
    <w:rsid w:val="00247F58"/>
    <w:rsid w:val="00250294"/>
    <w:rsid w:val="0025042F"/>
    <w:rsid w:val="00250D35"/>
    <w:rsid w:val="00251631"/>
    <w:rsid w:val="0025183A"/>
    <w:rsid w:val="0025294D"/>
    <w:rsid w:val="00252C93"/>
    <w:rsid w:val="00252FA5"/>
    <w:rsid w:val="0025327A"/>
    <w:rsid w:val="0025346F"/>
    <w:rsid w:val="00253481"/>
    <w:rsid w:val="0025383A"/>
    <w:rsid w:val="00253E99"/>
    <w:rsid w:val="00253FC8"/>
    <w:rsid w:val="0025419D"/>
    <w:rsid w:val="00255E75"/>
    <w:rsid w:val="002564AB"/>
    <w:rsid w:val="0025659D"/>
    <w:rsid w:val="00256B86"/>
    <w:rsid w:val="00256E4C"/>
    <w:rsid w:val="00256FBD"/>
    <w:rsid w:val="00257504"/>
    <w:rsid w:val="00257669"/>
    <w:rsid w:val="00257821"/>
    <w:rsid w:val="00257BB1"/>
    <w:rsid w:val="00260774"/>
    <w:rsid w:val="002612BD"/>
    <w:rsid w:val="00261346"/>
    <w:rsid w:val="00261679"/>
    <w:rsid w:val="00262049"/>
    <w:rsid w:val="00262743"/>
    <w:rsid w:val="002627EC"/>
    <w:rsid w:val="00262891"/>
    <w:rsid w:val="002631D4"/>
    <w:rsid w:val="002637A7"/>
    <w:rsid w:val="002637F5"/>
    <w:rsid w:val="002643A7"/>
    <w:rsid w:val="00265AB4"/>
    <w:rsid w:val="00265B95"/>
    <w:rsid w:val="002666CC"/>
    <w:rsid w:val="00266F2C"/>
    <w:rsid w:val="00267197"/>
    <w:rsid w:val="0026790A"/>
    <w:rsid w:val="00267948"/>
    <w:rsid w:val="00267AF6"/>
    <w:rsid w:val="002701A3"/>
    <w:rsid w:val="00270609"/>
    <w:rsid w:val="00270A80"/>
    <w:rsid w:val="0027111A"/>
    <w:rsid w:val="002713B1"/>
    <w:rsid w:val="0027147A"/>
    <w:rsid w:val="00271769"/>
    <w:rsid w:val="00271E37"/>
    <w:rsid w:val="00271FB1"/>
    <w:rsid w:val="00272945"/>
    <w:rsid w:val="0027300B"/>
    <w:rsid w:val="002738B8"/>
    <w:rsid w:val="0027429C"/>
    <w:rsid w:val="00274A2C"/>
    <w:rsid w:val="00274D42"/>
    <w:rsid w:val="00275D3E"/>
    <w:rsid w:val="0027695A"/>
    <w:rsid w:val="00276E57"/>
    <w:rsid w:val="00277374"/>
    <w:rsid w:val="0027738B"/>
    <w:rsid w:val="00277C89"/>
    <w:rsid w:val="00280158"/>
    <w:rsid w:val="0028054A"/>
    <w:rsid w:val="002808D7"/>
    <w:rsid w:val="00280944"/>
    <w:rsid w:val="00280CFA"/>
    <w:rsid w:val="002815EA"/>
    <w:rsid w:val="00281A5D"/>
    <w:rsid w:val="0028209F"/>
    <w:rsid w:val="002825EF"/>
    <w:rsid w:val="002827BA"/>
    <w:rsid w:val="002836D9"/>
    <w:rsid w:val="00283847"/>
    <w:rsid w:val="002838E2"/>
    <w:rsid w:val="00283FBB"/>
    <w:rsid w:val="002841E5"/>
    <w:rsid w:val="00284AF2"/>
    <w:rsid w:val="00285202"/>
    <w:rsid w:val="002858CB"/>
    <w:rsid w:val="002860CA"/>
    <w:rsid w:val="00286843"/>
    <w:rsid w:val="002869A6"/>
    <w:rsid w:val="00286A13"/>
    <w:rsid w:val="0028757B"/>
    <w:rsid w:val="00287E09"/>
    <w:rsid w:val="0029042A"/>
    <w:rsid w:val="0029112A"/>
    <w:rsid w:val="0029174C"/>
    <w:rsid w:val="0029394D"/>
    <w:rsid w:val="00294ADC"/>
    <w:rsid w:val="00294B33"/>
    <w:rsid w:val="00294E58"/>
    <w:rsid w:val="00295750"/>
    <w:rsid w:val="00295947"/>
    <w:rsid w:val="00296202"/>
    <w:rsid w:val="0029674B"/>
    <w:rsid w:val="00296C1F"/>
    <w:rsid w:val="00297072"/>
    <w:rsid w:val="002973D9"/>
    <w:rsid w:val="002977D8"/>
    <w:rsid w:val="00297C7D"/>
    <w:rsid w:val="002A01E7"/>
    <w:rsid w:val="002A0A24"/>
    <w:rsid w:val="002A1917"/>
    <w:rsid w:val="002A191C"/>
    <w:rsid w:val="002A1F5D"/>
    <w:rsid w:val="002A2D2C"/>
    <w:rsid w:val="002A2ECA"/>
    <w:rsid w:val="002A3125"/>
    <w:rsid w:val="002A32CA"/>
    <w:rsid w:val="002A3812"/>
    <w:rsid w:val="002A3A95"/>
    <w:rsid w:val="002A422C"/>
    <w:rsid w:val="002A42A8"/>
    <w:rsid w:val="002A53B8"/>
    <w:rsid w:val="002A5D67"/>
    <w:rsid w:val="002A5EFB"/>
    <w:rsid w:val="002A674B"/>
    <w:rsid w:val="002A78D6"/>
    <w:rsid w:val="002A7D62"/>
    <w:rsid w:val="002A7E9A"/>
    <w:rsid w:val="002B0183"/>
    <w:rsid w:val="002B0316"/>
    <w:rsid w:val="002B1E88"/>
    <w:rsid w:val="002B318E"/>
    <w:rsid w:val="002B4B05"/>
    <w:rsid w:val="002B5A9A"/>
    <w:rsid w:val="002B5F8D"/>
    <w:rsid w:val="002B6AE5"/>
    <w:rsid w:val="002B7059"/>
    <w:rsid w:val="002B785D"/>
    <w:rsid w:val="002B7C57"/>
    <w:rsid w:val="002C0491"/>
    <w:rsid w:val="002C06DD"/>
    <w:rsid w:val="002C0839"/>
    <w:rsid w:val="002C0858"/>
    <w:rsid w:val="002C0F94"/>
    <w:rsid w:val="002C15ED"/>
    <w:rsid w:val="002C1AF8"/>
    <w:rsid w:val="002C1B70"/>
    <w:rsid w:val="002C1BF5"/>
    <w:rsid w:val="002C2719"/>
    <w:rsid w:val="002C29C1"/>
    <w:rsid w:val="002C3420"/>
    <w:rsid w:val="002C4519"/>
    <w:rsid w:val="002C4ED1"/>
    <w:rsid w:val="002C52D9"/>
    <w:rsid w:val="002C5A43"/>
    <w:rsid w:val="002C6165"/>
    <w:rsid w:val="002C722A"/>
    <w:rsid w:val="002C7475"/>
    <w:rsid w:val="002C74CF"/>
    <w:rsid w:val="002C7A05"/>
    <w:rsid w:val="002C7E45"/>
    <w:rsid w:val="002C7FFB"/>
    <w:rsid w:val="002D0A67"/>
    <w:rsid w:val="002D112B"/>
    <w:rsid w:val="002D143A"/>
    <w:rsid w:val="002D16E1"/>
    <w:rsid w:val="002D1AA6"/>
    <w:rsid w:val="002D1B98"/>
    <w:rsid w:val="002D1F30"/>
    <w:rsid w:val="002D27E8"/>
    <w:rsid w:val="002D4CCA"/>
    <w:rsid w:val="002D55F3"/>
    <w:rsid w:val="002D55F8"/>
    <w:rsid w:val="002D59B6"/>
    <w:rsid w:val="002D7F8B"/>
    <w:rsid w:val="002E00E3"/>
    <w:rsid w:val="002E02F0"/>
    <w:rsid w:val="002E0C9D"/>
    <w:rsid w:val="002E1790"/>
    <w:rsid w:val="002E1F6B"/>
    <w:rsid w:val="002E24D8"/>
    <w:rsid w:val="002E2F63"/>
    <w:rsid w:val="002E3253"/>
    <w:rsid w:val="002E361D"/>
    <w:rsid w:val="002E381C"/>
    <w:rsid w:val="002E4051"/>
    <w:rsid w:val="002E524D"/>
    <w:rsid w:val="002E5419"/>
    <w:rsid w:val="002E5427"/>
    <w:rsid w:val="002E5668"/>
    <w:rsid w:val="002E6012"/>
    <w:rsid w:val="002E6B6D"/>
    <w:rsid w:val="002E6DAC"/>
    <w:rsid w:val="002E6E23"/>
    <w:rsid w:val="002E7686"/>
    <w:rsid w:val="002E7D7F"/>
    <w:rsid w:val="002F3145"/>
    <w:rsid w:val="002F355E"/>
    <w:rsid w:val="002F3AF0"/>
    <w:rsid w:val="002F3CF0"/>
    <w:rsid w:val="002F489F"/>
    <w:rsid w:val="002F4C1B"/>
    <w:rsid w:val="002F4CA4"/>
    <w:rsid w:val="002F53D2"/>
    <w:rsid w:val="002F5F54"/>
    <w:rsid w:val="003001CE"/>
    <w:rsid w:val="00300573"/>
    <w:rsid w:val="00300A97"/>
    <w:rsid w:val="00300C97"/>
    <w:rsid w:val="00300E0D"/>
    <w:rsid w:val="0030189A"/>
    <w:rsid w:val="00301ABA"/>
    <w:rsid w:val="00301B48"/>
    <w:rsid w:val="0030229D"/>
    <w:rsid w:val="0030249C"/>
    <w:rsid w:val="003025B4"/>
    <w:rsid w:val="0030280B"/>
    <w:rsid w:val="00302D4C"/>
    <w:rsid w:val="0030348D"/>
    <w:rsid w:val="00303F5C"/>
    <w:rsid w:val="00304007"/>
    <w:rsid w:val="003055E2"/>
    <w:rsid w:val="00305A2D"/>
    <w:rsid w:val="00305E03"/>
    <w:rsid w:val="00305F51"/>
    <w:rsid w:val="00306747"/>
    <w:rsid w:val="00306E01"/>
    <w:rsid w:val="00307C42"/>
    <w:rsid w:val="0031018C"/>
    <w:rsid w:val="003107EB"/>
    <w:rsid w:val="00310933"/>
    <w:rsid w:val="00311906"/>
    <w:rsid w:val="0031196E"/>
    <w:rsid w:val="00311EE5"/>
    <w:rsid w:val="00313075"/>
    <w:rsid w:val="00316598"/>
    <w:rsid w:val="00316C8E"/>
    <w:rsid w:val="00316F24"/>
    <w:rsid w:val="00317342"/>
    <w:rsid w:val="00317CAF"/>
    <w:rsid w:val="003200E5"/>
    <w:rsid w:val="00320555"/>
    <w:rsid w:val="00320827"/>
    <w:rsid w:val="00321502"/>
    <w:rsid w:val="00321D9F"/>
    <w:rsid w:val="00321E80"/>
    <w:rsid w:val="00321EDE"/>
    <w:rsid w:val="00321F4E"/>
    <w:rsid w:val="00322317"/>
    <w:rsid w:val="0032239C"/>
    <w:rsid w:val="00323032"/>
    <w:rsid w:val="003230A7"/>
    <w:rsid w:val="003235A4"/>
    <w:rsid w:val="0032462A"/>
    <w:rsid w:val="003247AC"/>
    <w:rsid w:val="00324813"/>
    <w:rsid w:val="00326058"/>
    <w:rsid w:val="003261D2"/>
    <w:rsid w:val="003264C4"/>
    <w:rsid w:val="0032659F"/>
    <w:rsid w:val="00327B80"/>
    <w:rsid w:val="00327C76"/>
    <w:rsid w:val="0033003F"/>
    <w:rsid w:val="003303ED"/>
    <w:rsid w:val="00330572"/>
    <w:rsid w:val="0033170D"/>
    <w:rsid w:val="00331A7F"/>
    <w:rsid w:val="00331D58"/>
    <w:rsid w:val="00332719"/>
    <w:rsid w:val="0033291B"/>
    <w:rsid w:val="00332964"/>
    <w:rsid w:val="00332DCB"/>
    <w:rsid w:val="00333701"/>
    <w:rsid w:val="00333AE3"/>
    <w:rsid w:val="00334A5E"/>
    <w:rsid w:val="00334C5E"/>
    <w:rsid w:val="00334CF8"/>
    <w:rsid w:val="00334E39"/>
    <w:rsid w:val="00335AC8"/>
    <w:rsid w:val="00335C97"/>
    <w:rsid w:val="003364BF"/>
    <w:rsid w:val="00337576"/>
    <w:rsid w:val="00337E88"/>
    <w:rsid w:val="00337ED2"/>
    <w:rsid w:val="00340247"/>
    <w:rsid w:val="003404CE"/>
    <w:rsid w:val="003407FB"/>
    <w:rsid w:val="00340BB1"/>
    <w:rsid w:val="003412CD"/>
    <w:rsid w:val="0034156A"/>
    <w:rsid w:val="00341E27"/>
    <w:rsid w:val="0034223A"/>
    <w:rsid w:val="003428E2"/>
    <w:rsid w:val="00342F1E"/>
    <w:rsid w:val="00343483"/>
    <w:rsid w:val="00343563"/>
    <w:rsid w:val="00343AAA"/>
    <w:rsid w:val="00344568"/>
    <w:rsid w:val="0034531C"/>
    <w:rsid w:val="0034602E"/>
    <w:rsid w:val="00346AB9"/>
    <w:rsid w:val="00346C05"/>
    <w:rsid w:val="00346C39"/>
    <w:rsid w:val="00347297"/>
    <w:rsid w:val="003478E1"/>
    <w:rsid w:val="0035032B"/>
    <w:rsid w:val="00350BED"/>
    <w:rsid w:val="00351504"/>
    <w:rsid w:val="003517A8"/>
    <w:rsid w:val="00352EA8"/>
    <w:rsid w:val="00354735"/>
    <w:rsid w:val="00354819"/>
    <w:rsid w:val="00354F26"/>
    <w:rsid w:val="00355091"/>
    <w:rsid w:val="003550D3"/>
    <w:rsid w:val="00355A03"/>
    <w:rsid w:val="00357553"/>
    <w:rsid w:val="00357830"/>
    <w:rsid w:val="0035795B"/>
    <w:rsid w:val="00357DA1"/>
    <w:rsid w:val="003601D2"/>
    <w:rsid w:val="003606DC"/>
    <w:rsid w:val="0036167E"/>
    <w:rsid w:val="00361773"/>
    <w:rsid w:val="00361B94"/>
    <w:rsid w:val="00361BA9"/>
    <w:rsid w:val="0036311D"/>
    <w:rsid w:val="0036317A"/>
    <w:rsid w:val="0036442A"/>
    <w:rsid w:val="00364BF5"/>
    <w:rsid w:val="00364E35"/>
    <w:rsid w:val="003656D5"/>
    <w:rsid w:val="00365761"/>
    <w:rsid w:val="00365C47"/>
    <w:rsid w:val="003672D8"/>
    <w:rsid w:val="003677E1"/>
    <w:rsid w:val="00367DDF"/>
    <w:rsid w:val="003703A2"/>
    <w:rsid w:val="00370D2B"/>
    <w:rsid w:val="00371044"/>
    <w:rsid w:val="00371B70"/>
    <w:rsid w:val="00372347"/>
    <w:rsid w:val="003729B5"/>
    <w:rsid w:val="00373444"/>
    <w:rsid w:val="003736E6"/>
    <w:rsid w:val="003737E5"/>
    <w:rsid w:val="00374668"/>
    <w:rsid w:val="00374B65"/>
    <w:rsid w:val="00374C47"/>
    <w:rsid w:val="003751AC"/>
    <w:rsid w:val="00375795"/>
    <w:rsid w:val="00376800"/>
    <w:rsid w:val="00376B63"/>
    <w:rsid w:val="00377DA9"/>
    <w:rsid w:val="0038052F"/>
    <w:rsid w:val="00380F0E"/>
    <w:rsid w:val="00381FD6"/>
    <w:rsid w:val="00382578"/>
    <w:rsid w:val="00385E85"/>
    <w:rsid w:val="00387165"/>
    <w:rsid w:val="00387444"/>
    <w:rsid w:val="00387CA8"/>
    <w:rsid w:val="00390289"/>
    <w:rsid w:val="00390745"/>
    <w:rsid w:val="0039120C"/>
    <w:rsid w:val="00391CA0"/>
    <w:rsid w:val="00391D88"/>
    <w:rsid w:val="003923A2"/>
    <w:rsid w:val="00392940"/>
    <w:rsid w:val="003936AD"/>
    <w:rsid w:val="00393A3E"/>
    <w:rsid w:val="0039414C"/>
    <w:rsid w:val="00394225"/>
    <w:rsid w:val="00394477"/>
    <w:rsid w:val="003944C7"/>
    <w:rsid w:val="00395A79"/>
    <w:rsid w:val="00395E55"/>
    <w:rsid w:val="00396D31"/>
    <w:rsid w:val="0039724E"/>
    <w:rsid w:val="003A0275"/>
    <w:rsid w:val="003A0DB5"/>
    <w:rsid w:val="003A1748"/>
    <w:rsid w:val="003A1A87"/>
    <w:rsid w:val="003A1DF7"/>
    <w:rsid w:val="003A2195"/>
    <w:rsid w:val="003A224B"/>
    <w:rsid w:val="003A2608"/>
    <w:rsid w:val="003A2EE7"/>
    <w:rsid w:val="003A2EF7"/>
    <w:rsid w:val="003A35BC"/>
    <w:rsid w:val="003A3CB9"/>
    <w:rsid w:val="003A40CA"/>
    <w:rsid w:val="003A4C51"/>
    <w:rsid w:val="003A5218"/>
    <w:rsid w:val="003A53A5"/>
    <w:rsid w:val="003A597D"/>
    <w:rsid w:val="003A5B3E"/>
    <w:rsid w:val="003A5CD4"/>
    <w:rsid w:val="003A5DFE"/>
    <w:rsid w:val="003A6B43"/>
    <w:rsid w:val="003A6F28"/>
    <w:rsid w:val="003A70C8"/>
    <w:rsid w:val="003B03CD"/>
    <w:rsid w:val="003B08A9"/>
    <w:rsid w:val="003B1154"/>
    <w:rsid w:val="003B1B7C"/>
    <w:rsid w:val="003B28C4"/>
    <w:rsid w:val="003B2BAD"/>
    <w:rsid w:val="003B3837"/>
    <w:rsid w:val="003B3BE0"/>
    <w:rsid w:val="003B3EA3"/>
    <w:rsid w:val="003B442C"/>
    <w:rsid w:val="003B64C2"/>
    <w:rsid w:val="003B6577"/>
    <w:rsid w:val="003B6773"/>
    <w:rsid w:val="003B6A1A"/>
    <w:rsid w:val="003B6BC0"/>
    <w:rsid w:val="003B6F97"/>
    <w:rsid w:val="003B71EE"/>
    <w:rsid w:val="003B7804"/>
    <w:rsid w:val="003B7D7E"/>
    <w:rsid w:val="003C0164"/>
    <w:rsid w:val="003C0239"/>
    <w:rsid w:val="003C0485"/>
    <w:rsid w:val="003C1697"/>
    <w:rsid w:val="003C2594"/>
    <w:rsid w:val="003C261C"/>
    <w:rsid w:val="003C2928"/>
    <w:rsid w:val="003C46B4"/>
    <w:rsid w:val="003C5810"/>
    <w:rsid w:val="003C5AC3"/>
    <w:rsid w:val="003C5ADC"/>
    <w:rsid w:val="003C6308"/>
    <w:rsid w:val="003C753F"/>
    <w:rsid w:val="003D02AE"/>
    <w:rsid w:val="003D070C"/>
    <w:rsid w:val="003D11C6"/>
    <w:rsid w:val="003D12BA"/>
    <w:rsid w:val="003D1412"/>
    <w:rsid w:val="003D26B1"/>
    <w:rsid w:val="003D33B2"/>
    <w:rsid w:val="003D38B6"/>
    <w:rsid w:val="003D436D"/>
    <w:rsid w:val="003D4F5A"/>
    <w:rsid w:val="003D5414"/>
    <w:rsid w:val="003D5663"/>
    <w:rsid w:val="003D5B86"/>
    <w:rsid w:val="003D5F1A"/>
    <w:rsid w:val="003D601F"/>
    <w:rsid w:val="003D6592"/>
    <w:rsid w:val="003D75E3"/>
    <w:rsid w:val="003D7895"/>
    <w:rsid w:val="003E0197"/>
    <w:rsid w:val="003E099A"/>
    <w:rsid w:val="003E0C4D"/>
    <w:rsid w:val="003E11F9"/>
    <w:rsid w:val="003E2088"/>
    <w:rsid w:val="003E27C0"/>
    <w:rsid w:val="003E29D0"/>
    <w:rsid w:val="003E30C5"/>
    <w:rsid w:val="003E34F1"/>
    <w:rsid w:val="003E3857"/>
    <w:rsid w:val="003E4DF7"/>
    <w:rsid w:val="003E5713"/>
    <w:rsid w:val="003E615E"/>
    <w:rsid w:val="003E68AC"/>
    <w:rsid w:val="003E7086"/>
    <w:rsid w:val="003E7099"/>
    <w:rsid w:val="003E79A9"/>
    <w:rsid w:val="003E7C83"/>
    <w:rsid w:val="003F02D2"/>
    <w:rsid w:val="003F05C9"/>
    <w:rsid w:val="003F0C1B"/>
    <w:rsid w:val="003F0C7D"/>
    <w:rsid w:val="003F1D6C"/>
    <w:rsid w:val="003F1F68"/>
    <w:rsid w:val="003F31F4"/>
    <w:rsid w:val="003F3AF2"/>
    <w:rsid w:val="003F3FE6"/>
    <w:rsid w:val="003F3FFA"/>
    <w:rsid w:val="003F4218"/>
    <w:rsid w:val="003F4E3E"/>
    <w:rsid w:val="003F5027"/>
    <w:rsid w:val="003F556C"/>
    <w:rsid w:val="003F61D2"/>
    <w:rsid w:val="00400422"/>
    <w:rsid w:val="00400564"/>
    <w:rsid w:val="004019EF"/>
    <w:rsid w:val="00401DC4"/>
    <w:rsid w:val="00401E80"/>
    <w:rsid w:val="004024F8"/>
    <w:rsid w:val="0040291D"/>
    <w:rsid w:val="00403389"/>
    <w:rsid w:val="004033F9"/>
    <w:rsid w:val="00403486"/>
    <w:rsid w:val="004045AB"/>
    <w:rsid w:val="00404BD6"/>
    <w:rsid w:val="00405A35"/>
    <w:rsid w:val="00406088"/>
    <w:rsid w:val="00406495"/>
    <w:rsid w:val="004066C2"/>
    <w:rsid w:val="0040746B"/>
    <w:rsid w:val="00410028"/>
    <w:rsid w:val="00410605"/>
    <w:rsid w:val="00410989"/>
    <w:rsid w:val="00410E3E"/>
    <w:rsid w:val="004113C5"/>
    <w:rsid w:val="004116E6"/>
    <w:rsid w:val="004118E4"/>
    <w:rsid w:val="0041224B"/>
    <w:rsid w:val="0041341B"/>
    <w:rsid w:val="0041372C"/>
    <w:rsid w:val="004138AD"/>
    <w:rsid w:val="00413A9A"/>
    <w:rsid w:val="00413D81"/>
    <w:rsid w:val="00414214"/>
    <w:rsid w:val="00414256"/>
    <w:rsid w:val="00414537"/>
    <w:rsid w:val="00414D21"/>
    <w:rsid w:val="00415AA0"/>
    <w:rsid w:val="00415B34"/>
    <w:rsid w:val="00415C92"/>
    <w:rsid w:val="00415E28"/>
    <w:rsid w:val="004161F5"/>
    <w:rsid w:val="00416321"/>
    <w:rsid w:val="0041634B"/>
    <w:rsid w:val="004166CD"/>
    <w:rsid w:val="00417B17"/>
    <w:rsid w:val="004204B3"/>
    <w:rsid w:val="00420753"/>
    <w:rsid w:val="00420764"/>
    <w:rsid w:val="00420867"/>
    <w:rsid w:val="0042088F"/>
    <w:rsid w:val="004209FC"/>
    <w:rsid w:val="00421C94"/>
    <w:rsid w:val="00421E48"/>
    <w:rsid w:val="00422423"/>
    <w:rsid w:val="00422643"/>
    <w:rsid w:val="004240CC"/>
    <w:rsid w:val="004245D9"/>
    <w:rsid w:val="004246A4"/>
    <w:rsid w:val="004266DB"/>
    <w:rsid w:val="004270BE"/>
    <w:rsid w:val="0042757B"/>
    <w:rsid w:val="004303FD"/>
    <w:rsid w:val="00430DBF"/>
    <w:rsid w:val="00431E7F"/>
    <w:rsid w:val="00432371"/>
    <w:rsid w:val="004330D3"/>
    <w:rsid w:val="004334CE"/>
    <w:rsid w:val="004336C1"/>
    <w:rsid w:val="004336C7"/>
    <w:rsid w:val="00433D8E"/>
    <w:rsid w:val="00433E5B"/>
    <w:rsid w:val="00434307"/>
    <w:rsid w:val="00434480"/>
    <w:rsid w:val="00434550"/>
    <w:rsid w:val="00434734"/>
    <w:rsid w:val="00434C00"/>
    <w:rsid w:val="00434FC6"/>
    <w:rsid w:val="0043551F"/>
    <w:rsid w:val="0043588C"/>
    <w:rsid w:val="00435D4F"/>
    <w:rsid w:val="00435D70"/>
    <w:rsid w:val="00435D8A"/>
    <w:rsid w:val="004367F0"/>
    <w:rsid w:val="004369EF"/>
    <w:rsid w:val="00436DA5"/>
    <w:rsid w:val="00437C23"/>
    <w:rsid w:val="004404E2"/>
    <w:rsid w:val="004409C7"/>
    <w:rsid w:val="00440A10"/>
    <w:rsid w:val="00441B59"/>
    <w:rsid w:val="00441D18"/>
    <w:rsid w:val="00442BBE"/>
    <w:rsid w:val="004433AA"/>
    <w:rsid w:val="00443A43"/>
    <w:rsid w:val="00444859"/>
    <w:rsid w:val="00444F64"/>
    <w:rsid w:val="00445602"/>
    <w:rsid w:val="0044585C"/>
    <w:rsid w:val="00445895"/>
    <w:rsid w:val="004461BC"/>
    <w:rsid w:val="00446FB9"/>
    <w:rsid w:val="004472B0"/>
    <w:rsid w:val="004475CE"/>
    <w:rsid w:val="00447C04"/>
    <w:rsid w:val="004524A8"/>
    <w:rsid w:val="004527C7"/>
    <w:rsid w:val="00452FDA"/>
    <w:rsid w:val="0045375F"/>
    <w:rsid w:val="0045435E"/>
    <w:rsid w:val="00454C64"/>
    <w:rsid w:val="00454FE4"/>
    <w:rsid w:val="0045519C"/>
    <w:rsid w:val="004562A6"/>
    <w:rsid w:val="00456828"/>
    <w:rsid w:val="00456C63"/>
    <w:rsid w:val="00456C8F"/>
    <w:rsid w:val="00456DCE"/>
    <w:rsid w:val="00456DD2"/>
    <w:rsid w:val="00456EE4"/>
    <w:rsid w:val="00456F64"/>
    <w:rsid w:val="0045705A"/>
    <w:rsid w:val="00457700"/>
    <w:rsid w:val="0046103F"/>
    <w:rsid w:val="0046199A"/>
    <w:rsid w:val="00462374"/>
    <w:rsid w:val="00462411"/>
    <w:rsid w:val="00462D33"/>
    <w:rsid w:val="00463A81"/>
    <w:rsid w:val="00463F2D"/>
    <w:rsid w:val="0046442A"/>
    <w:rsid w:val="00464BFA"/>
    <w:rsid w:val="0046567B"/>
    <w:rsid w:val="00466116"/>
    <w:rsid w:val="00466420"/>
    <w:rsid w:val="004668F2"/>
    <w:rsid w:val="004669E0"/>
    <w:rsid w:val="00466BA5"/>
    <w:rsid w:val="004673F6"/>
    <w:rsid w:val="004676BB"/>
    <w:rsid w:val="004703A5"/>
    <w:rsid w:val="004717DE"/>
    <w:rsid w:val="00471B4C"/>
    <w:rsid w:val="00471BFC"/>
    <w:rsid w:val="00471EF1"/>
    <w:rsid w:val="0047204A"/>
    <w:rsid w:val="0047228E"/>
    <w:rsid w:val="00472B37"/>
    <w:rsid w:val="004731DE"/>
    <w:rsid w:val="00473248"/>
    <w:rsid w:val="004736F3"/>
    <w:rsid w:val="0047389F"/>
    <w:rsid w:val="00474411"/>
    <w:rsid w:val="00474FFB"/>
    <w:rsid w:val="004750C9"/>
    <w:rsid w:val="004753A4"/>
    <w:rsid w:val="00475ED3"/>
    <w:rsid w:val="004761E9"/>
    <w:rsid w:val="004773C8"/>
    <w:rsid w:val="0047778E"/>
    <w:rsid w:val="004779CD"/>
    <w:rsid w:val="00477C45"/>
    <w:rsid w:val="004802FE"/>
    <w:rsid w:val="0048060E"/>
    <w:rsid w:val="00480FB6"/>
    <w:rsid w:val="004815E9"/>
    <w:rsid w:val="0048193C"/>
    <w:rsid w:val="004819AF"/>
    <w:rsid w:val="004824E9"/>
    <w:rsid w:val="00482E7B"/>
    <w:rsid w:val="004830F0"/>
    <w:rsid w:val="00483818"/>
    <w:rsid w:val="00483DFD"/>
    <w:rsid w:val="00483F85"/>
    <w:rsid w:val="004843A2"/>
    <w:rsid w:val="00484F1C"/>
    <w:rsid w:val="004853E0"/>
    <w:rsid w:val="00485729"/>
    <w:rsid w:val="00485B9C"/>
    <w:rsid w:val="00485D8D"/>
    <w:rsid w:val="00485E29"/>
    <w:rsid w:val="004866AA"/>
    <w:rsid w:val="004866F9"/>
    <w:rsid w:val="004868E8"/>
    <w:rsid w:val="00486D8F"/>
    <w:rsid w:val="004871D9"/>
    <w:rsid w:val="00487DF7"/>
    <w:rsid w:val="00487F67"/>
    <w:rsid w:val="00490436"/>
    <w:rsid w:val="004905A0"/>
    <w:rsid w:val="00490752"/>
    <w:rsid w:val="00490A63"/>
    <w:rsid w:val="0049109A"/>
    <w:rsid w:val="004915BF"/>
    <w:rsid w:val="00491908"/>
    <w:rsid w:val="00491A79"/>
    <w:rsid w:val="00492064"/>
    <w:rsid w:val="004920EA"/>
    <w:rsid w:val="004924FD"/>
    <w:rsid w:val="0049279F"/>
    <w:rsid w:val="00492AB0"/>
    <w:rsid w:val="0049302B"/>
    <w:rsid w:val="00493BA2"/>
    <w:rsid w:val="00494255"/>
    <w:rsid w:val="00494340"/>
    <w:rsid w:val="0049472A"/>
    <w:rsid w:val="00495A48"/>
    <w:rsid w:val="00495F41"/>
    <w:rsid w:val="004963FC"/>
    <w:rsid w:val="004964A3"/>
    <w:rsid w:val="004964A6"/>
    <w:rsid w:val="00496A03"/>
    <w:rsid w:val="00496A29"/>
    <w:rsid w:val="00496BDC"/>
    <w:rsid w:val="00497B8E"/>
    <w:rsid w:val="00497F59"/>
    <w:rsid w:val="004A036B"/>
    <w:rsid w:val="004A078A"/>
    <w:rsid w:val="004A0897"/>
    <w:rsid w:val="004A0FDF"/>
    <w:rsid w:val="004A12AD"/>
    <w:rsid w:val="004A191B"/>
    <w:rsid w:val="004A2E3B"/>
    <w:rsid w:val="004A316E"/>
    <w:rsid w:val="004A32DC"/>
    <w:rsid w:val="004A36DD"/>
    <w:rsid w:val="004A3D28"/>
    <w:rsid w:val="004A404B"/>
    <w:rsid w:val="004A418E"/>
    <w:rsid w:val="004A43C4"/>
    <w:rsid w:val="004A4996"/>
    <w:rsid w:val="004A4AFB"/>
    <w:rsid w:val="004A4CD4"/>
    <w:rsid w:val="004A4E04"/>
    <w:rsid w:val="004A55CF"/>
    <w:rsid w:val="004A5DDA"/>
    <w:rsid w:val="004A5E8C"/>
    <w:rsid w:val="004A6846"/>
    <w:rsid w:val="004A6C4A"/>
    <w:rsid w:val="004A73DD"/>
    <w:rsid w:val="004A7783"/>
    <w:rsid w:val="004B03AE"/>
    <w:rsid w:val="004B10A9"/>
    <w:rsid w:val="004B3A98"/>
    <w:rsid w:val="004B3FEB"/>
    <w:rsid w:val="004B44FC"/>
    <w:rsid w:val="004B5E1C"/>
    <w:rsid w:val="004B5E73"/>
    <w:rsid w:val="004B69D1"/>
    <w:rsid w:val="004B6DF8"/>
    <w:rsid w:val="004B718D"/>
    <w:rsid w:val="004B72E9"/>
    <w:rsid w:val="004B74CD"/>
    <w:rsid w:val="004B7900"/>
    <w:rsid w:val="004B7FA5"/>
    <w:rsid w:val="004C04A6"/>
    <w:rsid w:val="004C092F"/>
    <w:rsid w:val="004C0C9A"/>
    <w:rsid w:val="004C0E6D"/>
    <w:rsid w:val="004C163C"/>
    <w:rsid w:val="004C181F"/>
    <w:rsid w:val="004C1C6F"/>
    <w:rsid w:val="004C4602"/>
    <w:rsid w:val="004C4979"/>
    <w:rsid w:val="004C4C49"/>
    <w:rsid w:val="004C52A6"/>
    <w:rsid w:val="004C5B9C"/>
    <w:rsid w:val="004C632E"/>
    <w:rsid w:val="004C68E2"/>
    <w:rsid w:val="004C6D14"/>
    <w:rsid w:val="004C77B0"/>
    <w:rsid w:val="004D01A5"/>
    <w:rsid w:val="004D0203"/>
    <w:rsid w:val="004D049C"/>
    <w:rsid w:val="004D04F7"/>
    <w:rsid w:val="004D054F"/>
    <w:rsid w:val="004D056C"/>
    <w:rsid w:val="004D0F2D"/>
    <w:rsid w:val="004D10B6"/>
    <w:rsid w:val="004D13CC"/>
    <w:rsid w:val="004D13ED"/>
    <w:rsid w:val="004D1C1E"/>
    <w:rsid w:val="004D20B9"/>
    <w:rsid w:val="004D20E3"/>
    <w:rsid w:val="004D2398"/>
    <w:rsid w:val="004D29BF"/>
    <w:rsid w:val="004D3F46"/>
    <w:rsid w:val="004D4916"/>
    <w:rsid w:val="004D4B1C"/>
    <w:rsid w:val="004D4D94"/>
    <w:rsid w:val="004D4EBF"/>
    <w:rsid w:val="004D5064"/>
    <w:rsid w:val="004D6011"/>
    <w:rsid w:val="004D6389"/>
    <w:rsid w:val="004D6B74"/>
    <w:rsid w:val="004D75F3"/>
    <w:rsid w:val="004D7BF5"/>
    <w:rsid w:val="004E0E9D"/>
    <w:rsid w:val="004E109E"/>
    <w:rsid w:val="004E1355"/>
    <w:rsid w:val="004E13FE"/>
    <w:rsid w:val="004E17D6"/>
    <w:rsid w:val="004E2113"/>
    <w:rsid w:val="004E2326"/>
    <w:rsid w:val="004E238A"/>
    <w:rsid w:val="004E2891"/>
    <w:rsid w:val="004E39D3"/>
    <w:rsid w:val="004E449B"/>
    <w:rsid w:val="004E55A9"/>
    <w:rsid w:val="004E55CB"/>
    <w:rsid w:val="004E5E64"/>
    <w:rsid w:val="004E68F4"/>
    <w:rsid w:val="004E6CB5"/>
    <w:rsid w:val="004E70F0"/>
    <w:rsid w:val="004E7439"/>
    <w:rsid w:val="004E7447"/>
    <w:rsid w:val="004E7C4D"/>
    <w:rsid w:val="004E7C9F"/>
    <w:rsid w:val="004F07C5"/>
    <w:rsid w:val="004F13DF"/>
    <w:rsid w:val="004F1496"/>
    <w:rsid w:val="004F1565"/>
    <w:rsid w:val="004F27B1"/>
    <w:rsid w:val="004F2800"/>
    <w:rsid w:val="004F2845"/>
    <w:rsid w:val="004F3B27"/>
    <w:rsid w:val="004F3BEE"/>
    <w:rsid w:val="004F3D21"/>
    <w:rsid w:val="004F4450"/>
    <w:rsid w:val="004F4F11"/>
    <w:rsid w:val="004F4FD5"/>
    <w:rsid w:val="004F52A7"/>
    <w:rsid w:val="004F6358"/>
    <w:rsid w:val="004F652D"/>
    <w:rsid w:val="004F73E0"/>
    <w:rsid w:val="004F748C"/>
    <w:rsid w:val="004F78D1"/>
    <w:rsid w:val="005008CD"/>
    <w:rsid w:val="005016E8"/>
    <w:rsid w:val="00501B05"/>
    <w:rsid w:val="00501B52"/>
    <w:rsid w:val="00501E58"/>
    <w:rsid w:val="005024E2"/>
    <w:rsid w:val="005025A7"/>
    <w:rsid w:val="005026CB"/>
    <w:rsid w:val="00502BCF"/>
    <w:rsid w:val="00502F86"/>
    <w:rsid w:val="00503067"/>
    <w:rsid w:val="005030F8"/>
    <w:rsid w:val="00503BF9"/>
    <w:rsid w:val="00503FAD"/>
    <w:rsid w:val="005042EA"/>
    <w:rsid w:val="005043F8"/>
    <w:rsid w:val="00504831"/>
    <w:rsid w:val="005049A1"/>
    <w:rsid w:val="00504F9C"/>
    <w:rsid w:val="005053AD"/>
    <w:rsid w:val="00506215"/>
    <w:rsid w:val="00506BA6"/>
    <w:rsid w:val="00506C5C"/>
    <w:rsid w:val="0050716B"/>
    <w:rsid w:val="005073DC"/>
    <w:rsid w:val="00507561"/>
    <w:rsid w:val="00507D68"/>
    <w:rsid w:val="00507DEE"/>
    <w:rsid w:val="0051024B"/>
    <w:rsid w:val="00510E7B"/>
    <w:rsid w:val="00511B7C"/>
    <w:rsid w:val="00512647"/>
    <w:rsid w:val="0051276F"/>
    <w:rsid w:val="00512961"/>
    <w:rsid w:val="00512BC4"/>
    <w:rsid w:val="00512C1F"/>
    <w:rsid w:val="00512CF6"/>
    <w:rsid w:val="00513144"/>
    <w:rsid w:val="00513D07"/>
    <w:rsid w:val="00513E75"/>
    <w:rsid w:val="005141F1"/>
    <w:rsid w:val="005150CD"/>
    <w:rsid w:val="00515248"/>
    <w:rsid w:val="005156E8"/>
    <w:rsid w:val="00516153"/>
    <w:rsid w:val="00516198"/>
    <w:rsid w:val="00516A8E"/>
    <w:rsid w:val="00516D63"/>
    <w:rsid w:val="0051722C"/>
    <w:rsid w:val="00517269"/>
    <w:rsid w:val="0051739B"/>
    <w:rsid w:val="00521159"/>
    <w:rsid w:val="00521B4F"/>
    <w:rsid w:val="00522CA1"/>
    <w:rsid w:val="00522F4B"/>
    <w:rsid w:val="005233EA"/>
    <w:rsid w:val="00523A02"/>
    <w:rsid w:val="00523F7F"/>
    <w:rsid w:val="005246C5"/>
    <w:rsid w:val="005246D8"/>
    <w:rsid w:val="005249AF"/>
    <w:rsid w:val="00525806"/>
    <w:rsid w:val="00525EC5"/>
    <w:rsid w:val="00526770"/>
    <w:rsid w:val="00526970"/>
    <w:rsid w:val="00526B37"/>
    <w:rsid w:val="00526B59"/>
    <w:rsid w:val="00526B9F"/>
    <w:rsid w:val="005274AD"/>
    <w:rsid w:val="00527BEA"/>
    <w:rsid w:val="0053002A"/>
    <w:rsid w:val="00531473"/>
    <w:rsid w:val="00531932"/>
    <w:rsid w:val="00531FE5"/>
    <w:rsid w:val="00532290"/>
    <w:rsid w:val="00532341"/>
    <w:rsid w:val="005326B7"/>
    <w:rsid w:val="00532AE2"/>
    <w:rsid w:val="00533988"/>
    <w:rsid w:val="00533D38"/>
    <w:rsid w:val="00534069"/>
    <w:rsid w:val="00534143"/>
    <w:rsid w:val="0053476A"/>
    <w:rsid w:val="00534CEA"/>
    <w:rsid w:val="0053535D"/>
    <w:rsid w:val="005356D3"/>
    <w:rsid w:val="00536855"/>
    <w:rsid w:val="00536C30"/>
    <w:rsid w:val="00537165"/>
    <w:rsid w:val="0053742A"/>
    <w:rsid w:val="00537438"/>
    <w:rsid w:val="00537707"/>
    <w:rsid w:val="00537851"/>
    <w:rsid w:val="00537BDF"/>
    <w:rsid w:val="00537CED"/>
    <w:rsid w:val="00540D9F"/>
    <w:rsid w:val="00540F9A"/>
    <w:rsid w:val="0054193E"/>
    <w:rsid w:val="0054228A"/>
    <w:rsid w:val="00542EC9"/>
    <w:rsid w:val="00542FAE"/>
    <w:rsid w:val="005435F5"/>
    <w:rsid w:val="00543D44"/>
    <w:rsid w:val="00543D50"/>
    <w:rsid w:val="00543F5E"/>
    <w:rsid w:val="00543FFE"/>
    <w:rsid w:val="0054695C"/>
    <w:rsid w:val="0054753B"/>
    <w:rsid w:val="00547D29"/>
    <w:rsid w:val="0055033A"/>
    <w:rsid w:val="00550643"/>
    <w:rsid w:val="00550C4B"/>
    <w:rsid w:val="00550F84"/>
    <w:rsid w:val="00551BD1"/>
    <w:rsid w:val="00551BE7"/>
    <w:rsid w:val="00551F20"/>
    <w:rsid w:val="00552680"/>
    <w:rsid w:val="0055269B"/>
    <w:rsid w:val="00552D06"/>
    <w:rsid w:val="00552D78"/>
    <w:rsid w:val="00553206"/>
    <w:rsid w:val="00553469"/>
    <w:rsid w:val="00553817"/>
    <w:rsid w:val="00553B61"/>
    <w:rsid w:val="005552A6"/>
    <w:rsid w:val="00555817"/>
    <w:rsid w:val="00555BB1"/>
    <w:rsid w:val="0055630A"/>
    <w:rsid w:val="00556E2B"/>
    <w:rsid w:val="00557329"/>
    <w:rsid w:val="005578EF"/>
    <w:rsid w:val="00557985"/>
    <w:rsid w:val="00557F6A"/>
    <w:rsid w:val="0056046E"/>
    <w:rsid w:val="00560DF0"/>
    <w:rsid w:val="0056109A"/>
    <w:rsid w:val="00561132"/>
    <w:rsid w:val="005629F2"/>
    <w:rsid w:val="00563CAB"/>
    <w:rsid w:val="00564704"/>
    <w:rsid w:val="00564A9C"/>
    <w:rsid w:val="00565991"/>
    <w:rsid w:val="00565BD3"/>
    <w:rsid w:val="0056614A"/>
    <w:rsid w:val="00566334"/>
    <w:rsid w:val="00567750"/>
    <w:rsid w:val="005704CF"/>
    <w:rsid w:val="00570833"/>
    <w:rsid w:val="00570D76"/>
    <w:rsid w:val="00571290"/>
    <w:rsid w:val="00571361"/>
    <w:rsid w:val="0057137A"/>
    <w:rsid w:val="00571681"/>
    <w:rsid w:val="005717FE"/>
    <w:rsid w:val="00572453"/>
    <w:rsid w:val="00572A8B"/>
    <w:rsid w:val="0057335B"/>
    <w:rsid w:val="0057359A"/>
    <w:rsid w:val="00573819"/>
    <w:rsid w:val="0057381D"/>
    <w:rsid w:val="00574849"/>
    <w:rsid w:val="00574C2C"/>
    <w:rsid w:val="00574E2F"/>
    <w:rsid w:val="00575077"/>
    <w:rsid w:val="00575BE8"/>
    <w:rsid w:val="005773C0"/>
    <w:rsid w:val="00577CC7"/>
    <w:rsid w:val="005803EE"/>
    <w:rsid w:val="0058082D"/>
    <w:rsid w:val="00581806"/>
    <w:rsid w:val="00582CF7"/>
    <w:rsid w:val="00582F27"/>
    <w:rsid w:val="005831E5"/>
    <w:rsid w:val="00583827"/>
    <w:rsid w:val="00584136"/>
    <w:rsid w:val="005841C2"/>
    <w:rsid w:val="0058452F"/>
    <w:rsid w:val="00584DD1"/>
    <w:rsid w:val="00585834"/>
    <w:rsid w:val="00585937"/>
    <w:rsid w:val="00586369"/>
    <w:rsid w:val="00586751"/>
    <w:rsid w:val="00587B78"/>
    <w:rsid w:val="00590076"/>
    <w:rsid w:val="0059125D"/>
    <w:rsid w:val="0059132C"/>
    <w:rsid w:val="00591CE0"/>
    <w:rsid w:val="00592161"/>
    <w:rsid w:val="00592267"/>
    <w:rsid w:val="005923F9"/>
    <w:rsid w:val="0059289D"/>
    <w:rsid w:val="0059356F"/>
    <w:rsid w:val="00593814"/>
    <w:rsid w:val="00593C2A"/>
    <w:rsid w:val="00595F95"/>
    <w:rsid w:val="00596112"/>
    <w:rsid w:val="00596134"/>
    <w:rsid w:val="00596974"/>
    <w:rsid w:val="00596D5A"/>
    <w:rsid w:val="00597D1A"/>
    <w:rsid w:val="00597D7F"/>
    <w:rsid w:val="005A009A"/>
    <w:rsid w:val="005A07F1"/>
    <w:rsid w:val="005A0F91"/>
    <w:rsid w:val="005A121B"/>
    <w:rsid w:val="005A21C2"/>
    <w:rsid w:val="005A23ED"/>
    <w:rsid w:val="005A2B33"/>
    <w:rsid w:val="005A2C88"/>
    <w:rsid w:val="005A3076"/>
    <w:rsid w:val="005A3274"/>
    <w:rsid w:val="005A3501"/>
    <w:rsid w:val="005A36DC"/>
    <w:rsid w:val="005A3A09"/>
    <w:rsid w:val="005A41D0"/>
    <w:rsid w:val="005A48A7"/>
    <w:rsid w:val="005A522B"/>
    <w:rsid w:val="005A54F3"/>
    <w:rsid w:val="005A5E3E"/>
    <w:rsid w:val="005A6060"/>
    <w:rsid w:val="005A6422"/>
    <w:rsid w:val="005A69E6"/>
    <w:rsid w:val="005A6AE8"/>
    <w:rsid w:val="005A6F9E"/>
    <w:rsid w:val="005A7895"/>
    <w:rsid w:val="005B0551"/>
    <w:rsid w:val="005B1D04"/>
    <w:rsid w:val="005B1E6C"/>
    <w:rsid w:val="005B1F57"/>
    <w:rsid w:val="005B2F61"/>
    <w:rsid w:val="005B38BE"/>
    <w:rsid w:val="005B4E09"/>
    <w:rsid w:val="005B524F"/>
    <w:rsid w:val="005B5ECD"/>
    <w:rsid w:val="005B60EB"/>
    <w:rsid w:val="005B67EE"/>
    <w:rsid w:val="005B7F81"/>
    <w:rsid w:val="005B7FAA"/>
    <w:rsid w:val="005C0472"/>
    <w:rsid w:val="005C0585"/>
    <w:rsid w:val="005C1A71"/>
    <w:rsid w:val="005C1F25"/>
    <w:rsid w:val="005C3491"/>
    <w:rsid w:val="005C349A"/>
    <w:rsid w:val="005C36F3"/>
    <w:rsid w:val="005C3CF0"/>
    <w:rsid w:val="005C482A"/>
    <w:rsid w:val="005C5AFD"/>
    <w:rsid w:val="005C5B38"/>
    <w:rsid w:val="005C5CE8"/>
    <w:rsid w:val="005C5D23"/>
    <w:rsid w:val="005C7211"/>
    <w:rsid w:val="005D0867"/>
    <w:rsid w:val="005D0C67"/>
    <w:rsid w:val="005D1003"/>
    <w:rsid w:val="005D1C1B"/>
    <w:rsid w:val="005D1E80"/>
    <w:rsid w:val="005D20EB"/>
    <w:rsid w:val="005D267D"/>
    <w:rsid w:val="005D28E8"/>
    <w:rsid w:val="005D2EF4"/>
    <w:rsid w:val="005D32AC"/>
    <w:rsid w:val="005D4172"/>
    <w:rsid w:val="005D4222"/>
    <w:rsid w:val="005D4D86"/>
    <w:rsid w:val="005D592D"/>
    <w:rsid w:val="005D594A"/>
    <w:rsid w:val="005D7F37"/>
    <w:rsid w:val="005E048B"/>
    <w:rsid w:val="005E0D5D"/>
    <w:rsid w:val="005E126B"/>
    <w:rsid w:val="005E14F4"/>
    <w:rsid w:val="005E1938"/>
    <w:rsid w:val="005E2488"/>
    <w:rsid w:val="005E258A"/>
    <w:rsid w:val="005E2BE2"/>
    <w:rsid w:val="005E2D0D"/>
    <w:rsid w:val="005E384A"/>
    <w:rsid w:val="005E3943"/>
    <w:rsid w:val="005E3FE2"/>
    <w:rsid w:val="005E4466"/>
    <w:rsid w:val="005E4A6F"/>
    <w:rsid w:val="005E4DEA"/>
    <w:rsid w:val="005E4FAF"/>
    <w:rsid w:val="005E554E"/>
    <w:rsid w:val="005E5BC7"/>
    <w:rsid w:val="005E6165"/>
    <w:rsid w:val="005E61F4"/>
    <w:rsid w:val="005E643C"/>
    <w:rsid w:val="005E6691"/>
    <w:rsid w:val="005E6F74"/>
    <w:rsid w:val="005F0229"/>
    <w:rsid w:val="005F0705"/>
    <w:rsid w:val="005F1F21"/>
    <w:rsid w:val="005F202B"/>
    <w:rsid w:val="005F214F"/>
    <w:rsid w:val="005F22FC"/>
    <w:rsid w:val="005F2C19"/>
    <w:rsid w:val="005F2E78"/>
    <w:rsid w:val="005F2F43"/>
    <w:rsid w:val="005F3257"/>
    <w:rsid w:val="005F36A0"/>
    <w:rsid w:val="005F38FF"/>
    <w:rsid w:val="005F3E7A"/>
    <w:rsid w:val="005F477C"/>
    <w:rsid w:val="005F51AB"/>
    <w:rsid w:val="005F52DC"/>
    <w:rsid w:val="005F61C1"/>
    <w:rsid w:val="005F71E5"/>
    <w:rsid w:val="005F7290"/>
    <w:rsid w:val="005F7E06"/>
    <w:rsid w:val="0060013B"/>
    <w:rsid w:val="00600AE4"/>
    <w:rsid w:val="00601325"/>
    <w:rsid w:val="00601559"/>
    <w:rsid w:val="00601B79"/>
    <w:rsid w:val="00601BE1"/>
    <w:rsid w:val="00601C6A"/>
    <w:rsid w:val="0060204A"/>
    <w:rsid w:val="00603556"/>
    <w:rsid w:val="0060377E"/>
    <w:rsid w:val="00603C88"/>
    <w:rsid w:val="006044C6"/>
    <w:rsid w:val="00604990"/>
    <w:rsid w:val="006050F7"/>
    <w:rsid w:val="006053F3"/>
    <w:rsid w:val="0060646F"/>
    <w:rsid w:val="00606CE9"/>
    <w:rsid w:val="00607B5B"/>
    <w:rsid w:val="006104D9"/>
    <w:rsid w:val="00610C0F"/>
    <w:rsid w:val="00612AA5"/>
    <w:rsid w:val="00613679"/>
    <w:rsid w:val="006143F1"/>
    <w:rsid w:val="00614B48"/>
    <w:rsid w:val="0061590C"/>
    <w:rsid w:val="00617280"/>
    <w:rsid w:val="006172E2"/>
    <w:rsid w:val="006173B2"/>
    <w:rsid w:val="00617791"/>
    <w:rsid w:val="00617A1B"/>
    <w:rsid w:val="00617A59"/>
    <w:rsid w:val="00617D44"/>
    <w:rsid w:val="00617E2A"/>
    <w:rsid w:val="00620137"/>
    <w:rsid w:val="006203A2"/>
    <w:rsid w:val="00621282"/>
    <w:rsid w:val="00621BE9"/>
    <w:rsid w:val="00622410"/>
    <w:rsid w:val="00623060"/>
    <w:rsid w:val="0062306B"/>
    <w:rsid w:val="006232E1"/>
    <w:rsid w:val="006235D4"/>
    <w:rsid w:val="0062390F"/>
    <w:rsid w:val="00623D07"/>
    <w:rsid w:val="00623F66"/>
    <w:rsid w:val="0062421D"/>
    <w:rsid w:val="006242CF"/>
    <w:rsid w:val="006247D0"/>
    <w:rsid w:val="00624EBE"/>
    <w:rsid w:val="0062524A"/>
    <w:rsid w:val="00625B93"/>
    <w:rsid w:val="006262A2"/>
    <w:rsid w:val="00626F49"/>
    <w:rsid w:val="0062724F"/>
    <w:rsid w:val="00627D40"/>
    <w:rsid w:val="00627E15"/>
    <w:rsid w:val="00627E77"/>
    <w:rsid w:val="00630A4C"/>
    <w:rsid w:val="00630BE4"/>
    <w:rsid w:val="00630DFE"/>
    <w:rsid w:val="0063139D"/>
    <w:rsid w:val="00632D30"/>
    <w:rsid w:val="006335D6"/>
    <w:rsid w:val="00635413"/>
    <w:rsid w:val="00635899"/>
    <w:rsid w:val="00635A1F"/>
    <w:rsid w:val="00636088"/>
    <w:rsid w:val="006360F7"/>
    <w:rsid w:val="006362C9"/>
    <w:rsid w:val="0063657C"/>
    <w:rsid w:val="00636B87"/>
    <w:rsid w:val="00637AEA"/>
    <w:rsid w:val="00637EA8"/>
    <w:rsid w:val="006400FC"/>
    <w:rsid w:val="0064041A"/>
    <w:rsid w:val="00640EBF"/>
    <w:rsid w:val="006417E4"/>
    <w:rsid w:val="006420F6"/>
    <w:rsid w:val="00642100"/>
    <w:rsid w:val="00642B25"/>
    <w:rsid w:val="00642B40"/>
    <w:rsid w:val="00644001"/>
    <w:rsid w:val="006444B7"/>
    <w:rsid w:val="00644B42"/>
    <w:rsid w:val="00645898"/>
    <w:rsid w:val="00646067"/>
    <w:rsid w:val="006466AE"/>
    <w:rsid w:val="00646B1E"/>
    <w:rsid w:val="00646D71"/>
    <w:rsid w:val="00647D27"/>
    <w:rsid w:val="00650921"/>
    <w:rsid w:val="00651252"/>
    <w:rsid w:val="006514D4"/>
    <w:rsid w:val="006515F9"/>
    <w:rsid w:val="006516B8"/>
    <w:rsid w:val="00651CF2"/>
    <w:rsid w:val="006520D5"/>
    <w:rsid w:val="006524AE"/>
    <w:rsid w:val="00652574"/>
    <w:rsid w:val="006528EE"/>
    <w:rsid w:val="00652AB4"/>
    <w:rsid w:val="00653345"/>
    <w:rsid w:val="0065348F"/>
    <w:rsid w:val="00654A16"/>
    <w:rsid w:val="00654B38"/>
    <w:rsid w:val="00655175"/>
    <w:rsid w:val="00655B6E"/>
    <w:rsid w:val="006560DB"/>
    <w:rsid w:val="0065630D"/>
    <w:rsid w:val="006563DA"/>
    <w:rsid w:val="00656795"/>
    <w:rsid w:val="006569D5"/>
    <w:rsid w:val="006570D0"/>
    <w:rsid w:val="006574A4"/>
    <w:rsid w:val="00660668"/>
    <w:rsid w:val="0066148F"/>
    <w:rsid w:val="006619A8"/>
    <w:rsid w:val="006620AF"/>
    <w:rsid w:val="00662438"/>
    <w:rsid w:val="0066272D"/>
    <w:rsid w:val="00662990"/>
    <w:rsid w:val="00662B95"/>
    <w:rsid w:val="00662BF6"/>
    <w:rsid w:val="0066340B"/>
    <w:rsid w:val="006638FD"/>
    <w:rsid w:val="006639AA"/>
    <w:rsid w:val="00663AB4"/>
    <w:rsid w:val="00664B18"/>
    <w:rsid w:val="00665402"/>
    <w:rsid w:val="006654E8"/>
    <w:rsid w:val="006659C8"/>
    <w:rsid w:val="00665AF3"/>
    <w:rsid w:val="00666C15"/>
    <w:rsid w:val="00666F55"/>
    <w:rsid w:val="00667A27"/>
    <w:rsid w:val="00667EAA"/>
    <w:rsid w:val="00667F55"/>
    <w:rsid w:val="0067052D"/>
    <w:rsid w:val="00670839"/>
    <w:rsid w:val="00670B8C"/>
    <w:rsid w:val="00670EA3"/>
    <w:rsid w:val="0067106E"/>
    <w:rsid w:val="0067164E"/>
    <w:rsid w:val="00672458"/>
    <w:rsid w:val="006725FC"/>
    <w:rsid w:val="00672F04"/>
    <w:rsid w:val="00673215"/>
    <w:rsid w:val="0067361C"/>
    <w:rsid w:val="00673FE0"/>
    <w:rsid w:val="00674013"/>
    <w:rsid w:val="0067406E"/>
    <w:rsid w:val="006741D2"/>
    <w:rsid w:val="00675400"/>
    <w:rsid w:val="00675562"/>
    <w:rsid w:val="00675672"/>
    <w:rsid w:val="00675C34"/>
    <w:rsid w:val="006760E0"/>
    <w:rsid w:val="006767B0"/>
    <w:rsid w:val="00677119"/>
    <w:rsid w:val="006772FB"/>
    <w:rsid w:val="006774F1"/>
    <w:rsid w:val="006777D8"/>
    <w:rsid w:val="0067799A"/>
    <w:rsid w:val="00680190"/>
    <w:rsid w:val="00680266"/>
    <w:rsid w:val="00680620"/>
    <w:rsid w:val="00680702"/>
    <w:rsid w:val="00681477"/>
    <w:rsid w:val="006815AE"/>
    <w:rsid w:val="0068167F"/>
    <w:rsid w:val="00681753"/>
    <w:rsid w:val="00681F13"/>
    <w:rsid w:val="0068218D"/>
    <w:rsid w:val="006821F3"/>
    <w:rsid w:val="00682379"/>
    <w:rsid w:val="006824FE"/>
    <w:rsid w:val="00682F17"/>
    <w:rsid w:val="0068422F"/>
    <w:rsid w:val="00684CF8"/>
    <w:rsid w:val="00685010"/>
    <w:rsid w:val="0068597C"/>
    <w:rsid w:val="00685EAD"/>
    <w:rsid w:val="00687150"/>
    <w:rsid w:val="00687287"/>
    <w:rsid w:val="00687563"/>
    <w:rsid w:val="006903F6"/>
    <w:rsid w:val="00690E6D"/>
    <w:rsid w:val="00691BDD"/>
    <w:rsid w:val="00692A0B"/>
    <w:rsid w:val="0069432F"/>
    <w:rsid w:val="006945DA"/>
    <w:rsid w:val="00694F8B"/>
    <w:rsid w:val="006951E4"/>
    <w:rsid w:val="006954A8"/>
    <w:rsid w:val="006957D1"/>
    <w:rsid w:val="00695FBF"/>
    <w:rsid w:val="00696E11"/>
    <w:rsid w:val="00696F0B"/>
    <w:rsid w:val="0069783D"/>
    <w:rsid w:val="00697D97"/>
    <w:rsid w:val="006A00AA"/>
    <w:rsid w:val="006A0675"/>
    <w:rsid w:val="006A06C9"/>
    <w:rsid w:val="006A0CC7"/>
    <w:rsid w:val="006A0CD3"/>
    <w:rsid w:val="006A16C2"/>
    <w:rsid w:val="006A18AB"/>
    <w:rsid w:val="006A377B"/>
    <w:rsid w:val="006A3857"/>
    <w:rsid w:val="006A3EA4"/>
    <w:rsid w:val="006A43EA"/>
    <w:rsid w:val="006A4979"/>
    <w:rsid w:val="006A49D8"/>
    <w:rsid w:val="006A49F3"/>
    <w:rsid w:val="006A538B"/>
    <w:rsid w:val="006A568A"/>
    <w:rsid w:val="006A58CF"/>
    <w:rsid w:val="006A608B"/>
    <w:rsid w:val="006A621F"/>
    <w:rsid w:val="006A72FF"/>
    <w:rsid w:val="006A7B33"/>
    <w:rsid w:val="006A7B6B"/>
    <w:rsid w:val="006A7C77"/>
    <w:rsid w:val="006A7F15"/>
    <w:rsid w:val="006B0604"/>
    <w:rsid w:val="006B1695"/>
    <w:rsid w:val="006B182A"/>
    <w:rsid w:val="006B2198"/>
    <w:rsid w:val="006B3164"/>
    <w:rsid w:val="006B3446"/>
    <w:rsid w:val="006B385E"/>
    <w:rsid w:val="006B3C32"/>
    <w:rsid w:val="006B3F4E"/>
    <w:rsid w:val="006B4128"/>
    <w:rsid w:val="006B41C2"/>
    <w:rsid w:val="006B4314"/>
    <w:rsid w:val="006B6054"/>
    <w:rsid w:val="006B675C"/>
    <w:rsid w:val="006B7A04"/>
    <w:rsid w:val="006B7C04"/>
    <w:rsid w:val="006C06A4"/>
    <w:rsid w:val="006C0C42"/>
    <w:rsid w:val="006C0D28"/>
    <w:rsid w:val="006C0DA4"/>
    <w:rsid w:val="006C1ADC"/>
    <w:rsid w:val="006C2A28"/>
    <w:rsid w:val="006C2C52"/>
    <w:rsid w:val="006C2E57"/>
    <w:rsid w:val="006C3DB2"/>
    <w:rsid w:val="006C4E1D"/>
    <w:rsid w:val="006C4EB3"/>
    <w:rsid w:val="006C515E"/>
    <w:rsid w:val="006C571A"/>
    <w:rsid w:val="006C5A6A"/>
    <w:rsid w:val="006C656D"/>
    <w:rsid w:val="006C6810"/>
    <w:rsid w:val="006C7422"/>
    <w:rsid w:val="006C7A1B"/>
    <w:rsid w:val="006D0979"/>
    <w:rsid w:val="006D0ABD"/>
    <w:rsid w:val="006D129F"/>
    <w:rsid w:val="006D183F"/>
    <w:rsid w:val="006D2225"/>
    <w:rsid w:val="006D25D7"/>
    <w:rsid w:val="006D34AB"/>
    <w:rsid w:val="006D3998"/>
    <w:rsid w:val="006D3A72"/>
    <w:rsid w:val="006D3D0D"/>
    <w:rsid w:val="006D50E6"/>
    <w:rsid w:val="006D5446"/>
    <w:rsid w:val="006D5842"/>
    <w:rsid w:val="006D5C7A"/>
    <w:rsid w:val="006D5D70"/>
    <w:rsid w:val="006D5E2B"/>
    <w:rsid w:val="006D6210"/>
    <w:rsid w:val="006D6614"/>
    <w:rsid w:val="006D67DA"/>
    <w:rsid w:val="006D6AD5"/>
    <w:rsid w:val="006D70D3"/>
    <w:rsid w:val="006D7705"/>
    <w:rsid w:val="006E03CF"/>
    <w:rsid w:val="006E0E0C"/>
    <w:rsid w:val="006E102F"/>
    <w:rsid w:val="006E1321"/>
    <w:rsid w:val="006E13F0"/>
    <w:rsid w:val="006E1D57"/>
    <w:rsid w:val="006E1DCC"/>
    <w:rsid w:val="006E1E77"/>
    <w:rsid w:val="006E36CB"/>
    <w:rsid w:val="006E46F7"/>
    <w:rsid w:val="006E4F75"/>
    <w:rsid w:val="006E5B71"/>
    <w:rsid w:val="006E5C2B"/>
    <w:rsid w:val="006E5EBF"/>
    <w:rsid w:val="006E5EEB"/>
    <w:rsid w:val="006E5FEC"/>
    <w:rsid w:val="006E61E9"/>
    <w:rsid w:val="006E64DA"/>
    <w:rsid w:val="006E6564"/>
    <w:rsid w:val="006E6B57"/>
    <w:rsid w:val="006E6B7D"/>
    <w:rsid w:val="006E6C8D"/>
    <w:rsid w:val="006E6E30"/>
    <w:rsid w:val="006E70DF"/>
    <w:rsid w:val="006E759F"/>
    <w:rsid w:val="006E7C39"/>
    <w:rsid w:val="006E7D2E"/>
    <w:rsid w:val="006F0515"/>
    <w:rsid w:val="006F1053"/>
    <w:rsid w:val="006F3FF0"/>
    <w:rsid w:val="006F418F"/>
    <w:rsid w:val="006F42B0"/>
    <w:rsid w:val="006F64E3"/>
    <w:rsid w:val="006F67E3"/>
    <w:rsid w:val="006F7896"/>
    <w:rsid w:val="006F7B1E"/>
    <w:rsid w:val="006F7C56"/>
    <w:rsid w:val="006F7CE4"/>
    <w:rsid w:val="007004C9"/>
    <w:rsid w:val="007005D2"/>
    <w:rsid w:val="00700807"/>
    <w:rsid w:val="007012EE"/>
    <w:rsid w:val="007014DE"/>
    <w:rsid w:val="00701968"/>
    <w:rsid w:val="00701B3C"/>
    <w:rsid w:val="00701BE8"/>
    <w:rsid w:val="00702403"/>
    <w:rsid w:val="007039F2"/>
    <w:rsid w:val="00703E83"/>
    <w:rsid w:val="00703EFC"/>
    <w:rsid w:val="00705B3E"/>
    <w:rsid w:val="00706B71"/>
    <w:rsid w:val="007076CC"/>
    <w:rsid w:val="00707CD4"/>
    <w:rsid w:val="007100CB"/>
    <w:rsid w:val="00710A02"/>
    <w:rsid w:val="00710E1E"/>
    <w:rsid w:val="00710E84"/>
    <w:rsid w:val="0071116F"/>
    <w:rsid w:val="007111EF"/>
    <w:rsid w:val="0071165D"/>
    <w:rsid w:val="00711844"/>
    <w:rsid w:val="00712886"/>
    <w:rsid w:val="00712D83"/>
    <w:rsid w:val="00712F07"/>
    <w:rsid w:val="00713730"/>
    <w:rsid w:val="00713799"/>
    <w:rsid w:val="00713E09"/>
    <w:rsid w:val="00714ACD"/>
    <w:rsid w:val="00714B90"/>
    <w:rsid w:val="00714F48"/>
    <w:rsid w:val="00714F98"/>
    <w:rsid w:val="0071555F"/>
    <w:rsid w:val="00715BC0"/>
    <w:rsid w:val="00715D30"/>
    <w:rsid w:val="00716612"/>
    <w:rsid w:val="00716837"/>
    <w:rsid w:val="00716E89"/>
    <w:rsid w:val="00716FA5"/>
    <w:rsid w:val="00721911"/>
    <w:rsid w:val="007219D0"/>
    <w:rsid w:val="00721E93"/>
    <w:rsid w:val="00722297"/>
    <w:rsid w:val="0072276A"/>
    <w:rsid w:val="00722896"/>
    <w:rsid w:val="007230AF"/>
    <w:rsid w:val="0072363C"/>
    <w:rsid w:val="00723C42"/>
    <w:rsid w:val="00723E7E"/>
    <w:rsid w:val="00724B04"/>
    <w:rsid w:val="007259EB"/>
    <w:rsid w:val="00725FDA"/>
    <w:rsid w:val="00726163"/>
    <w:rsid w:val="007261EE"/>
    <w:rsid w:val="0072733C"/>
    <w:rsid w:val="007274B6"/>
    <w:rsid w:val="007274DB"/>
    <w:rsid w:val="007304C0"/>
    <w:rsid w:val="00731330"/>
    <w:rsid w:val="007313F7"/>
    <w:rsid w:val="007324B4"/>
    <w:rsid w:val="0073256F"/>
    <w:rsid w:val="00733194"/>
    <w:rsid w:val="00733BD5"/>
    <w:rsid w:val="007352E0"/>
    <w:rsid w:val="0073547C"/>
    <w:rsid w:val="00735C41"/>
    <w:rsid w:val="00736571"/>
    <w:rsid w:val="0073680F"/>
    <w:rsid w:val="00736857"/>
    <w:rsid w:val="00736AEC"/>
    <w:rsid w:val="007371F6"/>
    <w:rsid w:val="00737B62"/>
    <w:rsid w:val="00737E6A"/>
    <w:rsid w:val="00737EBA"/>
    <w:rsid w:val="00740308"/>
    <w:rsid w:val="007408C2"/>
    <w:rsid w:val="007424F9"/>
    <w:rsid w:val="007431FE"/>
    <w:rsid w:val="0074323C"/>
    <w:rsid w:val="00743C50"/>
    <w:rsid w:val="007442B4"/>
    <w:rsid w:val="007444EF"/>
    <w:rsid w:val="00744A52"/>
    <w:rsid w:val="007452FB"/>
    <w:rsid w:val="007458DC"/>
    <w:rsid w:val="00746181"/>
    <w:rsid w:val="007467CD"/>
    <w:rsid w:val="007472E8"/>
    <w:rsid w:val="00747B9E"/>
    <w:rsid w:val="00747FDB"/>
    <w:rsid w:val="007506A9"/>
    <w:rsid w:val="00750B37"/>
    <w:rsid w:val="00751239"/>
    <w:rsid w:val="007513AF"/>
    <w:rsid w:val="007521B6"/>
    <w:rsid w:val="0075299E"/>
    <w:rsid w:val="0075375F"/>
    <w:rsid w:val="0075421D"/>
    <w:rsid w:val="00754999"/>
    <w:rsid w:val="007549EB"/>
    <w:rsid w:val="00754F59"/>
    <w:rsid w:val="007551F0"/>
    <w:rsid w:val="00755BBA"/>
    <w:rsid w:val="00756366"/>
    <w:rsid w:val="007567EA"/>
    <w:rsid w:val="00756823"/>
    <w:rsid w:val="0075764B"/>
    <w:rsid w:val="00757F1B"/>
    <w:rsid w:val="00760161"/>
    <w:rsid w:val="00760C18"/>
    <w:rsid w:val="00761814"/>
    <w:rsid w:val="00761A49"/>
    <w:rsid w:val="00761C7B"/>
    <w:rsid w:val="00761CF1"/>
    <w:rsid w:val="007629EF"/>
    <w:rsid w:val="00762B01"/>
    <w:rsid w:val="00762B68"/>
    <w:rsid w:val="007633A9"/>
    <w:rsid w:val="00764915"/>
    <w:rsid w:val="007653D3"/>
    <w:rsid w:val="00766381"/>
    <w:rsid w:val="00766875"/>
    <w:rsid w:val="00766AD4"/>
    <w:rsid w:val="00766BC4"/>
    <w:rsid w:val="00766E3A"/>
    <w:rsid w:val="00767317"/>
    <w:rsid w:val="007679FD"/>
    <w:rsid w:val="007701D5"/>
    <w:rsid w:val="00770C05"/>
    <w:rsid w:val="007716F6"/>
    <w:rsid w:val="007718E7"/>
    <w:rsid w:val="0077320A"/>
    <w:rsid w:val="00773974"/>
    <w:rsid w:val="007739AC"/>
    <w:rsid w:val="0077422E"/>
    <w:rsid w:val="00774740"/>
    <w:rsid w:val="007757D1"/>
    <w:rsid w:val="00775BAA"/>
    <w:rsid w:val="0077688D"/>
    <w:rsid w:val="0077778F"/>
    <w:rsid w:val="00780625"/>
    <w:rsid w:val="007812AD"/>
    <w:rsid w:val="00781E73"/>
    <w:rsid w:val="00782106"/>
    <w:rsid w:val="00782401"/>
    <w:rsid w:val="007829B4"/>
    <w:rsid w:val="00782BB9"/>
    <w:rsid w:val="00782F3B"/>
    <w:rsid w:val="007837D7"/>
    <w:rsid w:val="00783B29"/>
    <w:rsid w:val="00784383"/>
    <w:rsid w:val="00785340"/>
    <w:rsid w:val="00785601"/>
    <w:rsid w:val="00785E34"/>
    <w:rsid w:val="007861A7"/>
    <w:rsid w:val="00786238"/>
    <w:rsid w:val="00787491"/>
    <w:rsid w:val="0078794F"/>
    <w:rsid w:val="00787B46"/>
    <w:rsid w:val="00787B99"/>
    <w:rsid w:val="00790035"/>
    <w:rsid w:val="0079038E"/>
    <w:rsid w:val="007909C0"/>
    <w:rsid w:val="00790C06"/>
    <w:rsid w:val="0079184B"/>
    <w:rsid w:val="00792B91"/>
    <w:rsid w:val="0079321A"/>
    <w:rsid w:val="00793807"/>
    <w:rsid w:val="00794348"/>
    <w:rsid w:val="007943CF"/>
    <w:rsid w:val="007968E7"/>
    <w:rsid w:val="00796914"/>
    <w:rsid w:val="007970B6"/>
    <w:rsid w:val="00797EC5"/>
    <w:rsid w:val="007A04A0"/>
    <w:rsid w:val="007A06E8"/>
    <w:rsid w:val="007A1734"/>
    <w:rsid w:val="007A1BC3"/>
    <w:rsid w:val="007A227E"/>
    <w:rsid w:val="007A2431"/>
    <w:rsid w:val="007A28E0"/>
    <w:rsid w:val="007A2F24"/>
    <w:rsid w:val="007A31EC"/>
    <w:rsid w:val="007A38B8"/>
    <w:rsid w:val="007A3C2F"/>
    <w:rsid w:val="007A4E37"/>
    <w:rsid w:val="007A54EF"/>
    <w:rsid w:val="007A5733"/>
    <w:rsid w:val="007A6739"/>
    <w:rsid w:val="007A682D"/>
    <w:rsid w:val="007B0318"/>
    <w:rsid w:val="007B046E"/>
    <w:rsid w:val="007B138C"/>
    <w:rsid w:val="007B22E1"/>
    <w:rsid w:val="007B237C"/>
    <w:rsid w:val="007B39CD"/>
    <w:rsid w:val="007B3DDB"/>
    <w:rsid w:val="007B4185"/>
    <w:rsid w:val="007B4748"/>
    <w:rsid w:val="007B5A15"/>
    <w:rsid w:val="007B5E52"/>
    <w:rsid w:val="007B7426"/>
    <w:rsid w:val="007B7746"/>
    <w:rsid w:val="007B793A"/>
    <w:rsid w:val="007C0CF9"/>
    <w:rsid w:val="007C1194"/>
    <w:rsid w:val="007C15C8"/>
    <w:rsid w:val="007C187B"/>
    <w:rsid w:val="007C2C3A"/>
    <w:rsid w:val="007C31D6"/>
    <w:rsid w:val="007C38A9"/>
    <w:rsid w:val="007C423C"/>
    <w:rsid w:val="007C4707"/>
    <w:rsid w:val="007C5D56"/>
    <w:rsid w:val="007C6573"/>
    <w:rsid w:val="007C663D"/>
    <w:rsid w:val="007C6683"/>
    <w:rsid w:val="007D0CDD"/>
    <w:rsid w:val="007D0FD7"/>
    <w:rsid w:val="007D10EE"/>
    <w:rsid w:val="007D17A8"/>
    <w:rsid w:val="007D2070"/>
    <w:rsid w:val="007D218E"/>
    <w:rsid w:val="007D24BF"/>
    <w:rsid w:val="007D3071"/>
    <w:rsid w:val="007D3102"/>
    <w:rsid w:val="007D3294"/>
    <w:rsid w:val="007D338F"/>
    <w:rsid w:val="007D363A"/>
    <w:rsid w:val="007D3BBD"/>
    <w:rsid w:val="007D43AC"/>
    <w:rsid w:val="007D45F6"/>
    <w:rsid w:val="007D4FF4"/>
    <w:rsid w:val="007D5C2B"/>
    <w:rsid w:val="007D5D05"/>
    <w:rsid w:val="007D5EC2"/>
    <w:rsid w:val="007D6A06"/>
    <w:rsid w:val="007D6B47"/>
    <w:rsid w:val="007D6F27"/>
    <w:rsid w:val="007D7336"/>
    <w:rsid w:val="007D7B06"/>
    <w:rsid w:val="007D7C0A"/>
    <w:rsid w:val="007D7F64"/>
    <w:rsid w:val="007E09DE"/>
    <w:rsid w:val="007E1C43"/>
    <w:rsid w:val="007E1D26"/>
    <w:rsid w:val="007E22F9"/>
    <w:rsid w:val="007E24F1"/>
    <w:rsid w:val="007E2879"/>
    <w:rsid w:val="007E3ED4"/>
    <w:rsid w:val="007E3FA6"/>
    <w:rsid w:val="007E56C2"/>
    <w:rsid w:val="007E748D"/>
    <w:rsid w:val="007F01D3"/>
    <w:rsid w:val="007F06EC"/>
    <w:rsid w:val="007F07E0"/>
    <w:rsid w:val="007F0900"/>
    <w:rsid w:val="007F0C8D"/>
    <w:rsid w:val="007F22A8"/>
    <w:rsid w:val="007F2B53"/>
    <w:rsid w:val="007F4335"/>
    <w:rsid w:val="007F4A27"/>
    <w:rsid w:val="007F5DF5"/>
    <w:rsid w:val="007F68CB"/>
    <w:rsid w:val="007F73C2"/>
    <w:rsid w:val="007F79F3"/>
    <w:rsid w:val="007F7E2C"/>
    <w:rsid w:val="00800484"/>
    <w:rsid w:val="008006D0"/>
    <w:rsid w:val="00800850"/>
    <w:rsid w:val="00801F6F"/>
    <w:rsid w:val="0080210D"/>
    <w:rsid w:val="00802944"/>
    <w:rsid w:val="00802F6E"/>
    <w:rsid w:val="00803679"/>
    <w:rsid w:val="00803814"/>
    <w:rsid w:val="00804149"/>
    <w:rsid w:val="008047F2"/>
    <w:rsid w:val="0080497C"/>
    <w:rsid w:val="0080509C"/>
    <w:rsid w:val="0080526E"/>
    <w:rsid w:val="0080554A"/>
    <w:rsid w:val="008059C4"/>
    <w:rsid w:val="00805BB2"/>
    <w:rsid w:val="00806215"/>
    <w:rsid w:val="008065B7"/>
    <w:rsid w:val="00806D45"/>
    <w:rsid w:val="00806FBE"/>
    <w:rsid w:val="008076D0"/>
    <w:rsid w:val="00807E4E"/>
    <w:rsid w:val="00810473"/>
    <w:rsid w:val="00810812"/>
    <w:rsid w:val="00810A0A"/>
    <w:rsid w:val="00812D5B"/>
    <w:rsid w:val="008132F5"/>
    <w:rsid w:val="00813500"/>
    <w:rsid w:val="008143D6"/>
    <w:rsid w:val="0081508A"/>
    <w:rsid w:val="008150A4"/>
    <w:rsid w:val="0081533A"/>
    <w:rsid w:val="00815BEB"/>
    <w:rsid w:val="00815C73"/>
    <w:rsid w:val="008161AE"/>
    <w:rsid w:val="00817AD3"/>
    <w:rsid w:val="0082072B"/>
    <w:rsid w:val="0082084B"/>
    <w:rsid w:val="00820BAB"/>
    <w:rsid w:val="00820C88"/>
    <w:rsid w:val="00820CEB"/>
    <w:rsid w:val="008211B9"/>
    <w:rsid w:val="00821436"/>
    <w:rsid w:val="008214FA"/>
    <w:rsid w:val="008215F5"/>
    <w:rsid w:val="0082162D"/>
    <w:rsid w:val="00821CCE"/>
    <w:rsid w:val="00821D9B"/>
    <w:rsid w:val="00822970"/>
    <w:rsid w:val="00823343"/>
    <w:rsid w:val="00823501"/>
    <w:rsid w:val="00824E24"/>
    <w:rsid w:val="00824E7E"/>
    <w:rsid w:val="00825CDB"/>
    <w:rsid w:val="00825EBE"/>
    <w:rsid w:val="00826DE7"/>
    <w:rsid w:val="008273D8"/>
    <w:rsid w:val="008275A8"/>
    <w:rsid w:val="00827B7F"/>
    <w:rsid w:val="00830B20"/>
    <w:rsid w:val="00830C8D"/>
    <w:rsid w:val="008321BE"/>
    <w:rsid w:val="00832719"/>
    <w:rsid w:val="00832894"/>
    <w:rsid w:val="00832982"/>
    <w:rsid w:val="00832C44"/>
    <w:rsid w:val="00833084"/>
    <w:rsid w:val="00833BE4"/>
    <w:rsid w:val="00833D8A"/>
    <w:rsid w:val="00834188"/>
    <w:rsid w:val="008341AA"/>
    <w:rsid w:val="008343D8"/>
    <w:rsid w:val="00835062"/>
    <w:rsid w:val="00835BD3"/>
    <w:rsid w:val="00835F5A"/>
    <w:rsid w:val="008370D6"/>
    <w:rsid w:val="0084067B"/>
    <w:rsid w:val="00840956"/>
    <w:rsid w:val="00840EC9"/>
    <w:rsid w:val="0084177D"/>
    <w:rsid w:val="00841876"/>
    <w:rsid w:val="00842C8C"/>
    <w:rsid w:val="00842DE4"/>
    <w:rsid w:val="008432E1"/>
    <w:rsid w:val="008438C9"/>
    <w:rsid w:val="00843D12"/>
    <w:rsid w:val="00844503"/>
    <w:rsid w:val="00844AD5"/>
    <w:rsid w:val="00844D50"/>
    <w:rsid w:val="00844E78"/>
    <w:rsid w:val="00845D59"/>
    <w:rsid w:val="008463F8"/>
    <w:rsid w:val="0084677A"/>
    <w:rsid w:val="00846D87"/>
    <w:rsid w:val="00846F7F"/>
    <w:rsid w:val="00846F83"/>
    <w:rsid w:val="008500E5"/>
    <w:rsid w:val="008505EC"/>
    <w:rsid w:val="00850A12"/>
    <w:rsid w:val="00850AC6"/>
    <w:rsid w:val="00850C7B"/>
    <w:rsid w:val="00850EF7"/>
    <w:rsid w:val="00850F52"/>
    <w:rsid w:val="00851101"/>
    <w:rsid w:val="00851725"/>
    <w:rsid w:val="00851BA8"/>
    <w:rsid w:val="0085282C"/>
    <w:rsid w:val="008535BE"/>
    <w:rsid w:val="008536C1"/>
    <w:rsid w:val="00853C21"/>
    <w:rsid w:val="00853EC9"/>
    <w:rsid w:val="008540C7"/>
    <w:rsid w:val="008541A8"/>
    <w:rsid w:val="00854388"/>
    <w:rsid w:val="00854920"/>
    <w:rsid w:val="00854A36"/>
    <w:rsid w:val="00854C6C"/>
    <w:rsid w:val="008556A1"/>
    <w:rsid w:val="00856AD4"/>
    <w:rsid w:val="008579CB"/>
    <w:rsid w:val="00857CC3"/>
    <w:rsid w:val="00857FA0"/>
    <w:rsid w:val="0086022E"/>
    <w:rsid w:val="008606C5"/>
    <w:rsid w:val="00860A1C"/>
    <w:rsid w:val="0086109A"/>
    <w:rsid w:val="00861CC9"/>
    <w:rsid w:val="008621F1"/>
    <w:rsid w:val="008624B3"/>
    <w:rsid w:val="00863C0B"/>
    <w:rsid w:val="00863D12"/>
    <w:rsid w:val="008640A6"/>
    <w:rsid w:val="008641B0"/>
    <w:rsid w:val="008653DA"/>
    <w:rsid w:val="008654B1"/>
    <w:rsid w:val="008656CB"/>
    <w:rsid w:val="00865B0F"/>
    <w:rsid w:val="00865B19"/>
    <w:rsid w:val="00866CB4"/>
    <w:rsid w:val="00867110"/>
    <w:rsid w:val="0086716D"/>
    <w:rsid w:val="008675FF"/>
    <w:rsid w:val="00867A82"/>
    <w:rsid w:val="00867DAA"/>
    <w:rsid w:val="00867DD1"/>
    <w:rsid w:val="008705EC"/>
    <w:rsid w:val="00870A17"/>
    <w:rsid w:val="00870E75"/>
    <w:rsid w:val="00871235"/>
    <w:rsid w:val="0087142C"/>
    <w:rsid w:val="0087147B"/>
    <w:rsid w:val="00871548"/>
    <w:rsid w:val="00871638"/>
    <w:rsid w:val="008718D7"/>
    <w:rsid w:val="00871E17"/>
    <w:rsid w:val="00873C41"/>
    <w:rsid w:val="00873CCD"/>
    <w:rsid w:val="00873DE2"/>
    <w:rsid w:val="00874085"/>
    <w:rsid w:val="008740C8"/>
    <w:rsid w:val="008740D1"/>
    <w:rsid w:val="00874191"/>
    <w:rsid w:val="00874C82"/>
    <w:rsid w:val="00874DF7"/>
    <w:rsid w:val="00875187"/>
    <w:rsid w:val="00875406"/>
    <w:rsid w:val="00875DB1"/>
    <w:rsid w:val="00876052"/>
    <w:rsid w:val="008760B9"/>
    <w:rsid w:val="008761AB"/>
    <w:rsid w:val="008766A9"/>
    <w:rsid w:val="00876AB5"/>
    <w:rsid w:val="00876E60"/>
    <w:rsid w:val="00877659"/>
    <w:rsid w:val="008778F4"/>
    <w:rsid w:val="00877E53"/>
    <w:rsid w:val="008801B3"/>
    <w:rsid w:val="00880259"/>
    <w:rsid w:val="00880646"/>
    <w:rsid w:val="008806CF"/>
    <w:rsid w:val="00880A1B"/>
    <w:rsid w:val="00880C90"/>
    <w:rsid w:val="008817B9"/>
    <w:rsid w:val="00881F15"/>
    <w:rsid w:val="00882A39"/>
    <w:rsid w:val="00882EE0"/>
    <w:rsid w:val="00882EFD"/>
    <w:rsid w:val="008830A1"/>
    <w:rsid w:val="00883469"/>
    <w:rsid w:val="008835D2"/>
    <w:rsid w:val="00883BA5"/>
    <w:rsid w:val="00884F45"/>
    <w:rsid w:val="00885843"/>
    <w:rsid w:val="00886382"/>
    <w:rsid w:val="00886660"/>
    <w:rsid w:val="00886D86"/>
    <w:rsid w:val="00887241"/>
    <w:rsid w:val="0088784A"/>
    <w:rsid w:val="00887BF8"/>
    <w:rsid w:val="0089150B"/>
    <w:rsid w:val="00891C1C"/>
    <w:rsid w:val="008920CE"/>
    <w:rsid w:val="0089249E"/>
    <w:rsid w:val="00893134"/>
    <w:rsid w:val="00893666"/>
    <w:rsid w:val="0089371C"/>
    <w:rsid w:val="00893FF5"/>
    <w:rsid w:val="0089421C"/>
    <w:rsid w:val="008943B0"/>
    <w:rsid w:val="00894722"/>
    <w:rsid w:val="00894988"/>
    <w:rsid w:val="008949A0"/>
    <w:rsid w:val="0089530D"/>
    <w:rsid w:val="00895534"/>
    <w:rsid w:val="00895EF6"/>
    <w:rsid w:val="008960FC"/>
    <w:rsid w:val="00896998"/>
    <w:rsid w:val="00897252"/>
    <w:rsid w:val="008975AD"/>
    <w:rsid w:val="00897B3F"/>
    <w:rsid w:val="008A00CA"/>
    <w:rsid w:val="008A0224"/>
    <w:rsid w:val="008A0370"/>
    <w:rsid w:val="008A07A3"/>
    <w:rsid w:val="008A11B6"/>
    <w:rsid w:val="008A12F0"/>
    <w:rsid w:val="008A1C11"/>
    <w:rsid w:val="008A2055"/>
    <w:rsid w:val="008A24D2"/>
    <w:rsid w:val="008A36D2"/>
    <w:rsid w:val="008A3D6F"/>
    <w:rsid w:val="008A3E75"/>
    <w:rsid w:val="008A4393"/>
    <w:rsid w:val="008A462A"/>
    <w:rsid w:val="008A4EAE"/>
    <w:rsid w:val="008A5BF2"/>
    <w:rsid w:val="008A6382"/>
    <w:rsid w:val="008A6977"/>
    <w:rsid w:val="008A7478"/>
    <w:rsid w:val="008A7647"/>
    <w:rsid w:val="008A7E1D"/>
    <w:rsid w:val="008A7F89"/>
    <w:rsid w:val="008B0055"/>
    <w:rsid w:val="008B0298"/>
    <w:rsid w:val="008B08D2"/>
    <w:rsid w:val="008B1363"/>
    <w:rsid w:val="008B167F"/>
    <w:rsid w:val="008B1B27"/>
    <w:rsid w:val="008B1C80"/>
    <w:rsid w:val="008B1DF8"/>
    <w:rsid w:val="008B20AD"/>
    <w:rsid w:val="008B2A0C"/>
    <w:rsid w:val="008B2BCA"/>
    <w:rsid w:val="008B2E7F"/>
    <w:rsid w:val="008B46BD"/>
    <w:rsid w:val="008B5DBD"/>
    <w:rsid w:val="008B668B"/>
    <w:rsid w:val="008B6DB5"/>
    <w:rsid w:val="008B771F"/>
    <w:rsid w:val="008B794C"/>
    <w:rsid w:val="008C0461"/>
    <w:rsid w:val="008C0635"/>
    <w:rsid w:val="008C125D"/>
    <w:rsid w:val="008C1FF9"/>
    <w:rsid w:val="008C24A9"/>
    <w:rsid w:val="008C272E"/>
    <w:rsid w:val="008C2DF1"/>
    <w:rsid w:val="008C315B"/>
    <w:rsid w:val="008C3197"/>
    <w:rsid w:val="008C3C9C"/>
    <w:rsid w:val="008C3FDE"/>
    <w:rsid w:val="008C42C7"/>
    <w:rsid w:val="008C43AC"/>
    <w:rsid w:val="008C5635"/>
    <w:rsid w:val="008C6301"/>
    <w:rsid w:val="008C6733"/>
    <w:rsid w:val="008C6ABC"/>
    <w:rsid w:val="008D0124"/>
    <w:rsid w:val="008D022B"/>
    <w:rsid w:val="008D04D4"/>
    <w:rsid w:val="008D16D7"/>
    <w:rsid w:val="008D191C"/>
    <w:rsid w:val="008D19DD"/>
    <w:rsid w:val="008D1A1C"/>
    <w:rsid w:val="008D1DA9"/>
    <w:rsid w:val="008D229A"/>
    <w:rsid w:val="008D23EB"/>
    <w:rsid w:val="008D3013"/>
    <w:rsid w:val="008D3623"/>
    <w:rsid w:val="008D3975"/>
    <w:rsid w:val="008D451C"/>
    <w:rsid w:val="008D4628"/>
    <w:rsid w:val="008D4DF7"/>
    <w:rsid w:val="008D4E93"/>
    <w:rsid w:val="008D4F4F"/>
    <w:rsid w:val="008D4F68"/>
    <w:rsid w:val="008D4F8F"/>
    <w:rsid w:val="008D5395"/>
    <w:rsid w:val="008D53F5"/>
    <w:rsid w:val="008D5603"/>
    <w:rsid w:val="008D5A59"/>
    <w:rsid w:val="008D6FF3"/>
    <w:rsid w:val="008E14BE"/>
    <w:rsid w:val="008E18BF"/>
    <w:rsid w:val="008E435A"/>
    <w:rsid w:val="008E4F65"/>
    <w:rsid w:val="008E5402"/>
    <w:rsid w:val="008E63EF"/>
    <w:rsid w:val="008E65C9"/>
    <w:rsid w:val="008E6D44"/>
    <w:rsid w:val="008E792C"/>
    <w:rsid w:val="008E7E45"/>
    <w:rsid w:val="008E7F1B"/>
    <w:rsid w:val="008F00D4"/>
    <w:rsid w:val="008F0215"/>
    <w:rsid w:val="008F0297"/>
    <w:rsid w:val="008F06D9"/>
    <w:rsid w:val="008F0FB0"/>
    <w:rsid w:val="008F2362"/>
    <w:rsid w:val="008F290B"/>
    <w:rsid w:val="008F2D2E"/>
    <w:rsid w:val="008F2FAD"/>
    <w:rsid w:val="008F321B"/>
    <w:rsid w:val="008F370F"/>
    <w:rsid w:val="008F3B4F"/>
    <w:rsid w:val="008F5679"/>
    <w:rsid w:val="008F5DD5"/>
    <w:rsid w:val="008F6892"/>
    <w:rsid w:val="008F6B21"/>
    <w:rsid w:val="008F7F4B"/>
    <w:rsid w:val="00900155"/>
    <w:rsid w:val="00900FE7"/>
    <w:rsid w:val="00901592"/>
    <w:rsid w:val="00901BE4"/>
    <w:rsid w:val="009022BB"/>
    <w:rsid w:val="0090240F"/>
    <w:rsid w:val="009031FA"/>
    <w:rsid w:val="0090326B"/>
    <w:rsid w:val="00903C0D"/>
    <w:rsid w:val="009042E2"/>
    <w:rsid w:val="00904468"/>
    <w:rsid w:val="009062E6"/>
    <w:rsid w:val="009063AC"/>
    <w:rsid w:val="0090643D"/>
    <w:rsid w:val="00906ABC"/>
    <w:rsid w:val="00907554"/>
    <w:rsid w:val="00907CEA"/>
    <w:rsid w:val="00910765"/>
    <w:rsid w:val="00911542"/>
    <w:rsid w:val="009122AB"/>
    <w:rsid w:val="009122F5"/>
    <w:rsid w:val="00914C3A"/>
    <w:rsid w:val="0091627B"/>
    <w:rsid w:val="009165C0"/>
    <w:rsid w:val="00916CEE"/>
    <w:rsid w:val="0092027B"/>
    <w:rsid w:val="00920D7B"/>
    <w:rsid w:val="00921255"/>
    <w:rsid w:val="00921468"/>
    <w:rsid w:val="00921B40"/>
    <w:rsid w:val="00922171"/>
    <w:rsid w:val="00922A06"/>
    <w:rsid w:val="009237CB"/>
    <w:rsid w:val="009244B5"/>
    <w:rsid w:val="00924FAA"/>
    <w:rsid w:val="0092608C"/>
    <w:rsid w:val="00926655"/>
    <w:rsid w:val="00926BCF"/>
    <w:rsid w:val="0092740F"/>
    <w:rsid w:val="009274CE"/>
    <w:rsid w:val="00927571"/>
    <w:rsid w:val="00930642"/>
    <w:rsid w:val="00930806"/>
    <w:rsid w:val="009312C2"/>
    <w:rsid w:val="00931CB6"/>
    <w:rsid w:val="00931E44"/>
    <w:rsid w:val="00933545"/>
    <w:rsid w:val="00933809"/>
    <w:rsid w:val="00933D3F"/>
    <w:rsid w:val="00934324"/>
    <w:rsid w:val="00934A69"/>
    <w:rsid w:val="00934CF7"/>
    <w:rsid w:val="00934EEC"/>
    <w:rsid w:val="00934FE0"/>
    <w:rsid w:val="009357B5"/>
    <w:rsid w:val="00937490"/>
    <w:rsid w:val="00937570"/>
    <w:rsid w:val="00937723"/>
    <w:rsid w:val="009402CF"/>
    <w:rsid w:val="00940764"/>
    <w:rsid w:val="009408FF"/>
    <w:rsid w:val="00940A83"/>
    <w:rsid w:val="00940D60"/>
    <w:rsid w:val="0094180D"/>
    <w:rsid w:val="00941945"/>
    <w:rsid w:val="00941C49"/>
    <w:rsid w:val="009421F4"/>
    <w:rsid w:val="009426A4"/>
    <w:rsid w:val="00942D29"/>
    <w:rsid w:val="00943143"/>
    <w:rsid w:val="0094354D"/>
    <w:rsid w:val="00943772"/>
    <w:rsid w:val="00943E5B"/>
    <w:rsid w:val="00944705"/>
    <w:rsid w:val="00944862"/>
    <w:rsid w:val="00944BDA"/>
    <w:rsid w:val="00945AD1"/>
    <w:rsid w:val="00945BBE"/>
    <w:rsid w:val="00945CB2"/>
    <w:rsid w:val="00946152"/>
    <w:rsid w:val="009465B4"/>
    <w:rsid w:val="00946739"/>
    <w:rsid w:val="00946E1F"/>
    <w:rsid w:val="009477FC"/>
    <w:rsid w:val="00950559"/>
    <w:rsid w:val="00951184"/>
    <w:rsid w:val="00951D89"/>
    <w:rsid w:val="00951DB0"/>
    <w:rsid w:val="00951FB5"/>
    <w:rsid w:val="0095230F"/>
    <w:rsid w:val="0095270F"/>
    <w:rsid w:val="009541A6"/>
    <w:rsid w:val="00954374"/>
    <w:rsid w:val="0095440D"/>
    <w:rsid w:val="0095474A"/>
    <w:rsid w:val="00954BDB"/>
    <w:rsid w:val="0095573E"/>
    <w:rsid w:val="00955D62"/>
    <w:rsid w:val="00957FD3"/>
    <w:rsid w:val="0096059D"/>
    <w:rsid w:val="00960DEF"/>
    <w:rsid w:val="00961228"/>
    <w:rsid w:val="00961F74"/>
    <w:rsid w:val="009622AA"/>
    <w:rsid w:val="0096233A"/>
    <w:rsid w:val="00962462"/>
    <w:rsid w:val="00963439"/>
    <w:rsid w:val="00963691"/>
    <w:rsid w:val="009639D2"/>
    <w:rsid w:val="0096556E"/>
    <w:rsid w:val="009656A1"/>
    <w:rsid w:val="00965758"/>
    <w:rsid w:val="0096598E"/>
    <w:rsid w:val="00965F2D"/>
    <w:rsid w:val="0096629E"/>
    <w:rsid w:val="00966448"/>
    <w:rsid w:val="0096692F"/>
    <w:rsid w:val="00966949"/>
    <w:rsid w:val="00966B64"/>
    <w:rsid w:val="00966EB4"/>
    <w:rsid w:val="009673CA"/>
    <w:rsid w:val="00967ECD"/>
    <w:rsid w:val="009706A5"/>
    <w:rsid w:val="00971010"/>
    <w:rsid w:val="0097103B"/>
    <w:rsid w:val="00971243"/>
    <w:rsid w:val="009716E1"/>
    <w:rsid w:val="0097200F"/>
    <w:rsid w:val="00972596"/>
    <w:rsid w:val="0097259C"/>
    <w:rsid w:val="00972AF7"/>
    <w:rsid w:val="00972BEB"/>
    <w:rsid w:val="0097329F"/>
    <w:rsid w:val="009733D0"/>
    <w:rsid w:val="009737B9"/>
    <w:rsid w:val="00973DB2"/>
    <w:rsid w:val="009745EE"/>
    <w:rsid w:val="009747B2"/>
    <w:rsid w:val="0097493B"/>
    <w:rsid w:val="00974AB2"/>
    <w:rsid w:val="009754D9"/>
    <w:rsid w:val="00975513"/>
    <w:rsid w:val="00975745"/>
    <w:rsid w:val="009760E9"/>
    <w:rsid w:val="0097617F"/>
    <w:rsid w:val="00976EA1"/>
    <w:rsid w:val="0097701A"/>
    <w:rsid w:val="009775AD"/>
    <w:rsid w:val="0097781B"/>
    <w:rsid w:val="00977930"/>
    <w:rsid w:val="00980139"/>
    <w:rsid w:val="009807CF"/>
    <w:rsid w:val="009815FE"/>
    <w:rsid w:val="00982850"/>
    <w:rsid w:val="00983DB0"/>
    <w:rsid w:val="00983DB1"/>
    <w:rsid w:val="00984746"/>
    <w:rsid w:val="00985BBD"/>
    <w:rsid w:val="00985D3F"/>
    <w:rsid w:val="00987566"/>
    <w:rsid w:val="009917BB"/>
    <w:rsid w:val="00991C9B"/>
    <w:rsid w:val="00991DB7"/>
    <w:rsid w:val="00992160"/>
    <w:rsid w:val="00992B70"/>
    <w:rsid w:val="009944F4"/>
    <w:rsid w:val="00994E3C"/>
    <w:rsid w:val="009956DD"/>
    <w:rsid w:val="0099612B"/>
    <w:rsid w:val="009963E5"/>
    <w:rsid w:val="0099655B"/>
    <w:rsid w:val="00996A8F"/>
    <w:rsid w:val="00997AB8"/>
    <w:rsid w:val="00997CEA"/>
    <w:rsid w:val="009A0336"/>
    <w:rsid w:val="009A0C92"/>
    <w:rsid w:val="009A129C"/>
    <w:rsid w:val="009A137C"/>
    <w:rsid w:val="009A15FB"/>
    <w:rsid w:val="009A16DB"/>
    <w:rsid w:val="009A174E"/>
    <w:rsid w:val="009A18EA"/>
    <w:rsid w:val="009A198D"/>
    <w:rsid w:val="009A2EB2"/>
    <w:rsid w:val="009A300E"/>
    <w:rsid w:val="009A350D"/>
    <w:rsid w:val="009A551F"/>
    <w:rsid w:val="009A6A94"/>
    <w:rsid w:val="009A715E"/>
    <w:rsid w:val="009A7526"/>
    <w:rsid w:val="009A7D06"/>
    <w:rsid w:val="009A7EEF"/>
    <w:rsid w:val="009B0A97"/>
    <w:rsid w:val="009B1046"/>
    <w:rsid w:val="009B119D"/>
    <w:rsid w:val="009B17FE"/>
    <w:rsid w:val="009B1848"/>
    <w:rsid w:val="009B223C"/>
    <w:rsid w:val="009B2CDF"/>
    <w:rsid w:val="009B403E"/>
    <w:rsid w:val="009B4947"/>
    <w:rsid w:val="009B4A75"/>
    <w:rsid w:val="009B5777"/>
    <w:rsid w:val="009B6581"/>
    <w:rsid w:val="009B79D3"/>
    <w:rsid w:val="009C00ED"/>
    <w:rsid w:val="009C013C"/>
    <w:rsid w:val="009C0680"/>
    <w:rsid w:val="009C0798"/>
    <w:rsid w:val="009C1EC3"/>
    <w:rsid w:val="009C1F75"/>
    <w:rsid w:val="009C2611"/>
    <w:rsid w:val="009C2CF7"/>
    <w:rsid w:val="009C33F2"/>
    <w:rsid w:val="009C3948"/>
    <w:rsid w:val="009C3D23"/>
    <w:rsid w:val="009C41A3"/>
    <w:rsid w:val="009C51C6"/>
    <w:rsid w:val="009C57DE"/>
    <w:rsid w:val="009C61A1"/>
    <w:rsid w:val="009C65B3"/>
    <w:rsid w:val="009C70A2"/>
    <w:rsid w:val="009C7E99"/>
    <w:rsid w:val="009C7EE3"/>
    <w:rsid w:val="009D044E"/>
    <w:rsid w:val="009D072A"/>
    <w:rsid w:val="009D0994"/>
    <w:rsid w:val="009D1685"/>
    <w:rsid w:val="009D16B7"/>
    <w:rsid w:val="009D1EF1"/>
    <w:rsid w:val="009D20A9"/>
    <w:rsid w:val="009D2A2A"/>
    <w:rsid w:val="009D3C8E"/>
    <w:rsid w:val="009D4280"/>
    <w:rsid w:val="009D4437"/>
    <w:rsid w:val="009D48AD"/>
    <w:rsid w:val="009D52AA"/>
    <w:rsid w:val="009D5DFC"/>
    <w:rsid w:val="009D63EE"/>
    <w:rsid w:val="009D6B9D"/>
    <w:rsid w:val="009D7CEC"/>
    <w:rsid w:val="009D7EE1"/>
    <w:rsid w:val="009E00AC"/>
    <w:rsid w:val="009E0466"/>
    <w:rsid w:val="009E17D6"/>
    <w:rsid w:val="009E19CE"/>
    <w:rsid w:val="009E1B2B"/>
    <w:rsid w:val="009E1C44"/>
    <w:rsid w:val="009E2520"/>
    <w:rsid w:val="009E2532"/>
    <w:rsid w:val="009E2C38"/>
    <w:rsid w:val="009E2D80"/>
    <w:rsid w:val="009E43F0"/>
    <w:rsid w:val="009E4A99"/>
    <w:rsid w:val="009E4C9E"/>
    <w:rsid w:val="009E58ED"/>
    <w:rsid w:val="009E5B8E"/>
    <w:rsid w:val="009E5FF7"/>
    <w:rsid w:val="009E6802"/>
    <w:rsid w:val="009E70C4"/>
    <w:rsid w:val="009E77BB"/>
    <w:rsid w:val="009E7C89"/>
    <w:rsid w:val="009F156E"/>
    <w:rsid w:val="009F2F1D"/>
    <w:rsid w:val="009F3757"/>
    <w:rsid w:val="009F397A"/>
    <w:rsid w:val="009F4266"/>
    <w:rsid w:val="009F478E"/>
    <w:rsid w:val="009F503C"/>
    <w:rsid w:val="009F5CD2"/>
    <w:rsid w:val="009F5ECF"/>
    <w:rsid w:val="009F61FF"/>
    <w:rsid w:val="009F6541"/>
    <w:rsid w:val="009F66D0"/>
    <w:rsid w:val="009F6A6F"/>
    <w:rsid w:val="00A00607"/>
    <w:rsid w:val="00A00694"/>
    <w:rsid w:val="00A0088A"/>
    <w:rsid w:val="00A009A4"/>
    <w:rsid w:val="00A01383"/>
    <w:rsid w:val="00A017EF"/>
    <w:rsid w:val="00A01893"/>
    <w:rsid w:val="00A01D1C"/>
    <w:rsid w:val="00A01DBF"/>
    <w:rsid w:val="00A01E2B"/>
    <w:rsid w:val="00A01EED"/>
    <w:rsid w:val="00A02343"/>
    <w:rsid w:val="00A02A63"/>
    <w:rsid w:val="00A02D67"/>
    <w:rsid w:val="00A03524"/>
    <w:rsid w:val="00A03804"/>
    <w:rsid w:val="00A04879"/>
    <w:rsid w:val="00A04F48"/>
    <w:rsid w:val="00A06054"/>
    <w:rsid w:val="00A061A5"/>
    <w:rsid w:val="00A0632D"/>
    <w:rsid w:val="00A06748"/>
    <w:rsid w:val="00A06E51"/>
    <w:rsid w:val="00A06FAE"/>
    <w:rsid w:val="00A07178"/>
    <w:rsid w:val="00A074A3"/>
    <w:rsid w:val="00A104B7"/>
    <w:rsid w:val="00A10F9A"/>
    <w:rsid w:val="00A11C37"/>
    <w:rsid w:val="00A11F85"/>
    <w:rsid w:val="00A125F7"/>
    <w:rsid w:val="00A131EF"/>
    <w:rsid w:val="00A137A3"/>
    <w:rsid w:val="00A139E5"/>
    <w:rsid w:val="00A14F32"/>
    <w:rsid w:val="00A155BC"/>
    <w:rsid w:val="00A15D05"/>
    <w:rsid w:val="00A15E24"/>
    <w:rsid w:val="00A16CBE"/>
    <w:rsid w:val="00A16E2B"/>
    <w:rsid w:val="00A170E3"/>
    <w:rsid w:val="00A17792"/>
    <w:rsid w:val="00A17918"/>
    <w:rsid w:val="00A17CA1"/>
    <w:rsid w:val="00A20383"/>
    <w:rsid w:val="00A20668"/>
    <w:rsid w:val="00A20AC2"/>
    <w:rsid w:val="00A213A6"/>
    <w:rsid w:val="00A213B4"/>
    <w:rsid w:val="00A2185C"/>
    <w:rsid w:val="00A224B4"/>
    <w:rsid w:val="00A2309A"/>
    <w:rsid w:val="00A23F5E"/>
    <w:rsid w:val="00A240C4"/>
    <w:rsid w:val="00A2437E"/>
    <w:rsid w:val="00A24880"/>
    <w:rsid w:val="00A249A1"/>
    <w:rsid w:val="00A24E32"/>
    <w:rsid w:val="00A25D1D"/>
    <w:rsid w:val="00A26581"/>
    <w:rsid w:val="00A26896"/>
    <w:rsid w:val="00A26C07"/>
    <w:rsid w:val="00A26C0C"/>
    <w:rsid w:val="00A270A5"/>
    <w:rsid w:val="00A27F36"/>
    <w:rsid w:val="00A30BB3"/>
    <w:rsid w:val="00A30CDE"/>
    <w:rsid w:val="00A319B3"/>
    <w:rsid w:val="00A3299C"/>
    <w:rsid w:val="00A32E68"/>
    <w:rsid w:val="00A33B08"/>
    <w:rsid w:val="00A3478D"/>
    <w:rsid w:val="00A36C17"/>
    <w:rsid w:val="00A373AF"/>
    <w:rsid w:val="00A37678"/>
    <w:rsid w:val="00A377C0"/>
    <w:rsid w:val="00A40866"/>
    <w:rsid w:val="00A416BC"/>
    <w:rsid w:val="00A41842"/>
    <w:rsid w:val="00A41901"/>
    <w:rsid w:val="00A42299"/>
    <w:rsid w:val="00A42504"/>
    <w:rsid w:val="00A42B70"/>
    <w:rsid w:val="00A431F8"/>
    <w:rsid w:val="00A43480"/>
    <w:rsid w:val="00A4370C"/>
    <w:rsid w:val="00A43793"/>
    <w:rsid w:val="00A438DD"/>
    <w:rsid w:val="00A44444"/>
    <w:rsid w:val="00A45046"/>
    <w:rsid w:val="00A45273"/>
    <w:rsid w:val="00A4541E"/>
    <w:rsid w:val="00A4597D"/>
    <w:rsid w:val="00A45CD6"/>
    <w:rsid w:val="00A463B2"/>
    <w:rsid w:val="00A4721C"/>
    <w:rsid w:val="00A47CA4"/>
    <w:rsid w:val="00A50FFA"/>
    <w:rsid w:val="00A51BAA"/>
    <w:rsid w:val="00A5207E"/>
    <w:rsid w:val="00A530DC"/>
    <w:rsid w:val="00A54060"/>
    <w:rsid w:val="00A54553"/>
    <w:rsid w:val="00A54BC7"/>
    <w:rsid w:val="00A550F1"/>
    <w:rsid w:val="00A554B1"/>
    <w:rsid w:val="00A5575C"/>
    <w:rsid w:val="00A559F3"/>
    <w:rsid w:val="00A565FD"/>
    <w:rsid w:val="00A56F33"/>
    <w:rsid w:val="00A5720D"/>
    <w:rsid w:val="00A5775F"/>
    <w:rsid w:val="00A6004B"/>
    <w:rsid w:val="00A60781"/>
    <w:rsid w:val="00A6086E"/>
    <w:rsid w:val="00A6132C"/>
    <w:rsid w:val="00A61553"/>
    <w:rsid w:val="00A62BFA"/>
    <w:rsid w:val="00A6327D"/>
    <w:rsid w:val="00A6332C"/>
    <w:rsid w:val="00A63401"/>
    <w:rsid w:val="00A64512"/>
    <w:rsid w:val="00A64B69"/>
    <w:rsid w:val="00A64C08"/>
    <w:rsid w:val="00A651C2"/>
    <w:rsid w:val="00A65D34"/>
    <w:rsid w:val="00A65DDB"/>
    <w:rsid w:val="00A70A22"/>
    <w:rsid w:val="00A711BA"/>
    <w:rsid w:val="00A7264F"/>
    <w:rsid w:val="00A73ABB"/>
    <w:rsid w:val="00A73B0C"/>
    <w:rsid w:val="00A73FA5"/>
    <w:rsid w:val="00A74874"/>
    <w:rsid w:val="00A750B0"/>
    <w:rsid w:val="00A759A8"/>
    <w:rsid w:val="00A75F89"/>
    <w:rsid w:val="00A76624"/>
    <w:rsid w:val="00A76F43"/>
    <w:rsid w:val="00A77668"/>
    <w:rsid w:val="00A77FC4"/>
    <w:rsid w:val="00A807F9"/>
    <w:rsid w:val="00A80850"/>
    <w:rsid w:val="00A819F2"/>
    <w:rsid w:val="00A81BB6"/>
    <w:rsid w:val="00A821F7"/>
    <w:rsid w:val="00A82466"/>
    <w:rsid w:val="00A826D1"/>
    <w:rsid w:val="00A82C55"/>
    <w:rsid w:val="00A83A81"/>
    <w:rsid w:val="00A83B73"/>
    <w:rsid w:val="00A83DEA"/>
    <w:rsid w:val="00A83F81"/>
    <w:rsid w:val="00A840B3"/>
    <w:rsid w:val="00A8481C"/>
    <w:rsid w:val="00A849BB"/>
    <w:rsid w:val="00A84FEC"/>
    <w:rsid w:val="00A851F6"/>
    <w:rsid w:val="00A856EA"/>
    <w:rsid w:val="00A86221"/>
    <w:rsid w:val="00A8635D"/>
    <w:rsid w:val="00A87431"/>
    <w:rsid w:val="00A87CF8"/>
    <w:rsid w:val="00A900A1"/>
    <w:rsid w:val="00A901C0"/>
    <w:rsid w:val="00A9035B"/>
    <w:rsid w:val="00A904AF"/>
    <w:rsid w:val="00A91068"/>
    <w:rsid w:val="00A9135D"/>
    <w:rsid w:val="00A91421"/>
    <w:rsid w:val="00A91B0C"/>
    <w:rsid w:val="00A92065"/>
    <w:rsid w:val="00A92366"/>
    <w:rsid w:val="00A92485"/>
    <w:rsid w:val="00A92767"/>
    <w:rsid w:val="00A932AA"/>
    <w:rsid w:val="00A9332B"/>
    <w:rsid w:val="00A9335F"/>
    <w:rsid w:val="00A943EB"/>
    <w:rsid w:val="00A9440A"/>
    <w:rsid w:val="00A9483E"/>
    <w:rsid w:val="00A94A97"/>
    <w:rsid w:val="00A95262"/>
    <w:rsid w:val="00A95B8C"/>
    <w:rsid w:val="00A95E9F"/>
    <w:rsid w:val="00A9615A"/>
    <w:rsid w:val="00A96D43"/>
    <w:rsid w:val="00A970CC"/>
    <w:rsid w:val="00A97296"/>
    <w:rsid w:val="00A979A3"/>
    <w:rsid w:val="00A97CCB"/>
    <w:rsid w:val="00AA0051"/>
    <w:rsid w:val="00AA07D2"/>
    <w:rsid w:val="00AA0950"/>
    <w:rsid w:val="00AA09BB"/>
    <w:rsid w:val="00AA0CB3"/>
    <w:rsid w:val="00AA0E73"/>
    <w:rsid w:val="00AA1105"/>
    <w:rsid w:val="00AA116E"/>
    <w:rsid w:val="00AA247F"/>
    <w:rsid w:val="00AA389E"/>
    <w:rsid w:val="00AA3BE7"/>
    <w:rsid w:val="00AA46FB"/>
    <w:rsid w:val="00AA4C79"/>
    <w:rsid w:val="00AA51BD"/>
    <w:rsid w:val="00AA6FD9"/>
    <w:rsid w:val="00AA70A1"/>
    <w:rsid w:val="00AA727E"/>
    <w:rsid w:val="00AA76DB"/>
    <w:rsid w:val="00AB1066"/>
    <w:rsid w:val="00AB1DD5"/>
    <w:rsid w:val="00AB1F29"/>
    <w:rsid w:val="00AB23BE"/>
    <w:rsid w:val="00AB252E"/>
    <w:rsid w:val="00AB2DD1"/>
    <w:rsid w:val="00AB3645"/>
    <w:rsid w:val="00AB3FE7"/>
    <w:rsid w:val="00AB4F5A"/>
    <w:rsid w:val="00AB51F3"/>
    <w:rsid w:val="00AB5DB8"/>
    <w:rsid w:val="00AB5E88"/>
    <w:rsid w:val="00AB5EF7"/>
    <w:rsid w:val="00AB5F87"/>
    <w:rsid w:val="00AB727B"/>
    <w:rsid w:val="00AB78F7"/>
    <w:rsid w:val="00AB7B4F"/>
    <w:rsid w:val="00AC0156"/>
    <w:rsid w:val="00AC0A38"/>
    <w:rsid w:val="00AC0E84"/>
    <w:rsid w:val="00AC149B"/>
    <w:rsid w:val="00AC1BA1"/>
    <w:rsid w:val="00AC212F"/>
    <w:rsid w:val="00AC2409"/>
    <w:rsid w:val="00AC256F"/>
    <w:rsid w:val="00AC2863"/>
    <w:rsid w:val="00AC2DE8"/>
    <w:rsid w:val="00AC31CB"/>
    <w:rsid w:val="00AC355F"/>
    <w:rsid w:val="00AC3663"/>
    <w:rsid w:val="00AC3933"/>
    <w:rsid w:val="00AC4FE6"/>
    <w:rsid w:val="00AC52AA"/>
    <w:rsid w:val="00AC5CF4"/>
    <w:rsid w:val="00AC68CB"/>
    <w:rsid w:val="00AC7267"/>
    <w:rsid w:val="00AC73B3"/>
    <w:rsid w:val="00AC78BE"/>
    <w:rsid w:val="00AC78F0"/>
    <w:rsid w:val="00AC7A83"/>
    <w:rsid w:val="00AC7C5C"/>
    <w:rsid w:val="00AC7E4B"/>
    <w:rsid w:val="00AC7F1C"/>
    <w:rsid w:val="00AD07D1"/>
    <w:rsid w:val="00AD1381"/>
    <w:rsid w:val="00AD141F"/>
    <w:rsid w:val="00AD1749"/>
    <w:rsid w:val="00AD1B0A"/>
    <w:rsid w:val="00AD1F33"/>
    <w:rsid w:val="00AD271A"/>
    <w:rsid w:val="00AD2EFB"/>
    <w:rsid w:val="00AD3A05"/>
    <w:rsid w:val="00AD3B57"/>
    <w:rsid w:val="00AD3ED2"/>
    <w:rsid w:val="00AD430B"/>
    <w:rsid w:val="00AD4B3C"/>
    <w:rsid w:val="00AD5458"/>
    <w:rsid w:val="00AD5722"/>
    <w:rsid w:val="00AD67CF"/>
    <w:rsid w:val="00AD6F99"/>
    <w:rsid w:val="00AD74D7"/>
    <w:rsid w:val="00AD78CB"/>
    <w:rsid w:val="00AD7A50"/>
    <w:rsid w:val="00AD7CE8"/>
    <w:rsid w:val="00AD7FB5"/>
    <w:rsid w:val="00AE0F6A"/>
    <w:rsid w:val="00AE133E"/>
    <w:rsid w:val="00AE13ED"/>
    <w:rsid w:val="00AE21D0"/>
    <w:rsid w:val="00AE4EC9"/>
    <w:rsid w:val="00AE571B"/>
    <w:rsid w:val="00AE5D1C"/>
    <w:rsid w:val="00AE5E4A"/>
    <w:rsid w:val="00AE628A"/>
    <w:rsid w:val="00AE6838"/>
    <w:rsid w:val="00AE74DE"/>
    <w:rsid w:val="00AE79D1"/>
    <w:rsid w:val="00AF0787"/>
    <w:rsid w:val="00AF119C"/>
    <w:rsid w:val="00AF12D9"/>
    <w:rsid w:val="00AF1FE7"/>
    <w:rsid w:val="00AF2571"/>
    <w:rsid w:val="00AF280F"/>
    <w:rsid w:val="00AF309E"/>
    <w:rsid w:val="00AF3726"/>
    <w:rsid w:val="00AF4BB9"/>
    <w:rsid w:val="00AF50A2"/>
    <w:rsid w:val="00AF5A7B"/>
    <w:rsid w:val="00AF6A68"/>
    <w:rsid w:val="00AF70FA"/>
    <w:rsid w:val="00AF78D3"/>
    <w:rsid w:val="00AF7CBE"/>
    <w:rsid w:val="00B00117"/>
    <w:rsid w:val="00B00CD9"/>
    <w:rsid w:val="00B014B9"/>
    <w:rsid w:val="00B021B2"/>
    <w:rsid w:val="00B0252D"/>
    <w:rsid w:val="00B02560"/>
    <w:rsid w:val="00B02798"/>
    <w:rsid w:val="00B03366"/>
    <w:rsid w:val="00B0397F"/>
    <w:rsid w:val="00B03984"/>
    <w:rsid w:val="00B0439E"/>
    <w:rsid w:val="00B0481B"/>
    <w:rsid w:val="00B04C97"/>
    <w:rsid w:val="00B04ECA"/>
    <w:rsid w:val="00B04F24"/>
    <w:rsid w:val="00B06294"/>
    <w:rsid w:val="00B06297"/>
    <w:rsid w:val="00B06395"/>
    <w:rsid w:val="00B063C1"/>
    <w:rsid w:val="00B06747"/>
    <w:rsid w:val="00B06D3E"/>
    <w:rsid w:val="00B06DF3"/>
    <w:rsid w:val="00B06E99"/>
    <w:rsid w:val="00B06FD4"/>
    <w:rsid w:val="00B074D4"/>
    <w:rsid w:val="00B1010F"/>
    <w:rsid w:val="00B105BA"/>
    <w:rsid w:val="00B105E9"/>
    <w:rsid w:val="00B1092D"/>
    <w:rsid w:val="00B109A5"/>
    <w:rsid w:val="00B10C01"/>
    <w:rsid w:val="00B10CC7"/>
    <w:rsid w:val="00B117A2"/>
    <w:rsid w:val="00B1182F"/>
    <w:rsid w:val="00B1199F"/>
    <w:rsid w:val="00B11A78"/>
    <w:rsid w:val="00B125E5"/>
    <w:rsid w:val="00B1279E"/>
    <w:rsid w:val="00B13FD7"/>
    <w:rsid w:val="00B14052"/>
    <w:rsid w:val="00B1415E"/>
    <w:rsid w:val="00B17A06"/>
    <w:rsid w:val="00B20570"/>
    <w:rsid w:val="00B21A48"/>
    <w:rsid w:val="00B22212"/>
    <w:rsid w:val="00B2243D"/>
    <w:rsid w:val="00B22737"/>
    <w:rsid w:val="00B22954"/>
    <w:rsid w:val="00B22C78"/>
    <w:rsid w:val="00B23B6D"/>
    <w:rsid w:val="00B244FD"/>
    <w:rsid w:val="00B24ECB"/>
    <w:rsid w:val="00B25B31"/>
    <w:rsid w:val="00B26487"/>
    <w:rsid w:val="00B26D66"/>
    <w:rsid w:val="00B26FAE"/>
    <w:rsid w:val="00B27F6A"/>
    <w:rsid w:val="00B30839"/>
    <w:rsid w:val="00B311A9"/>
    <w:rsid w:val="00B31F04"/>
    <w:rsid w:val="00B3203E"/>
    <w:rsid w:val="00B32917"/>
    <w:rsid w:val="00B3319B"/>
    <w:rsid w:val="00B33CDB"/>
    <w:rsid w:val="00B33E7E"/>
    <w:rsid w:val="00B33F2A"/>
    <w:rsid w:val="00B34333"/>
    <w:rsid w:val="00B34358"/>
    <w:rsid w:val="00B344BC"/>
    <w:rsid w:val="00B34CEE"/>
    <w:rsid w:val="00B350C3"/>
    <w:rsid w:val="00B352FD"/>
    <w:rsid w:val="00B35D99"/>
    <w:rsid w:val="00B36418"/>
    <w:rsid w:val="00B368EB"/>
    <w:rsid w:val="00B36C9C"/>
    <w:rsid w:val="00B374BF"/>
    <w:rsid w:val="00B405ED"/>
    <w:rsid w:val="00B40E95"/>
    <w:rsid w:val="00B418C5"/>
    <w:rsid w:val="00B41F98"/>
    <w:rsid w:val="00B41FB1"/>
    <w:rsid w:val="00B41FF6"/>
    <w:rsid w:val="00B426C4"/>
    <w:rsid w:val="00B42ABE"/>
    <w:rsid w:val="00B42E01"/>
    <w:rsid w:val="00B43592"/>
    <w:rsid w:val="00B43673"/>
    <w:rsid w:val="00B437F6"/>
    <w:rsid w:val="00B44408"/>
    <w:rsid w:val="00B44641"/>
    <w:rsid w:val="00B44D67"/>
    <w:rsid w:val="00B45355"/>
    <w:rsid w:val="00B46B6A"/>
    <w:rsid w:val="00B46FF9"/>
    <w:rsid w:val="00B5016E"/>
    <w:rsid w:val="00B504A4"/>
    <w:rsid w:val="00B50AAB"/>
    <w:rsid w:val="00B50BDC"/>
    <w:rsid w:val="00B5110B"/>
    <w:rsid w:val="00B515A0"/>
    <w:rsid w:val="00B5290A"/>
    <w:rsid w:val="00B52AC7"/>
    <w:rsid w:val="00B52C79"/>
    <w:rsid w:val="00B52CDE"/>
    <w:rsid w:val="00B530F7"/>
    <w:rsid w:val="00B5310E"/>
    <w:rsid w:val="00B53722"/>
    <w:rsid w:val="00B538C3"/>
    <w:rsid w:val="00B53FFD"/>
    <w:rsid w:val="00B5486E"/>
    <w:rsid w:val="00B55089"/>
    <w:rsid w:val="00B55A89"/>
    <w:rsid w:val="00B55FE1"/>
    <w:rsid w:val="00B56188"/>
    <w:rsid w:val="00B57305"/>
    <w:rsid w:val="00B577B2"/>
    <w:rsid w:val="00B57975"/>
    <w:rsid w:val="00B57B22"/>
    <w:rsid w:val="00B57FCB"/>
    <w:rsid w:val="00B603C1"/>
    <w:rsid w:val="00B606E5"/>
    <w:rsid w:val="00B607C7"/>
    <w:rsid w:val="00B60BE4"/>
    <w:rsid w:val="00B60D9B"/>
    <w:rsid w:val="00B60D9D"/>
    <w:rsid w:val="00B60DB6"/>
    <w:rsid w:val="00B62193"/>
    <w:rsid w:val="00B63067"/>
    <w:rsid w:val="00B63910"/>
    <w:rsid w:val="00B63C3E"/>
    <w:rsid w:val="00B64401"/>
    <w:rsid w:val="00B64718"/>
    <w:rsid w:val="00B64DAE"/>
    <w:rsid w:val="00B653A0"/>
    <w:rsid w:val="00B655C8"/>
    <w:rsid w:val="00B6587E"/>
    <w:rsid w:val="00B6618A"/>
    <w:rsid w:val="00B6676E"/>
    <w:rsid w:val="00B66BD9"/>
    <w:rsid w:val="00B67325"/>
    <w:rsid w:val="00B7009D"/>
    <w:rsid w:val="00B7033C"/>
    <w:rsid w:val="00B7056B"/>
    <w:rsid w:val="00B70F8F"/>
    <w:rsid w:val="00B72B4C"/>
    <w:rsid w:val="00B733B6"/>
    <w:rsid w:val="00B735C0"/>
    <w:rsid w:val="00B73BC3"/>
    <w:rsid w:val="00B73E3E"/>
    <w:rsid w:val="00B74D4D"/>
    <w:rsid w:val="00B7502E"/>
    <w:rsid w:val="00B7532C"/>
    <w:rsid w:val="00B754D8"/>
    <w:rsid w:val="00B75846"/>
    <w:rsid w:val="00B75A7D"/>
    <w:rsid w:val="00B75ED2"/>
    <w:rsid w:val="00B76B04"/>
    <w:rsid w:val="00B77288"/>
    <w:rsid w:val="00B7740D"/>
    <w:rsid w:val="00B77C5C"/>
    <w:rsid w:val="00B805D4"/>
    <w:rsid w:val="00B80EC8"/>
    <w:rsid w:val="00B83672"/>
    <w:rsid w:val="00B83DE2"/>
    <w:rsid w:val="00B83E29"/>
    <w:rsid w:val="00B83EE8"/>
    <w:rsid w:val="00B842DD"/>
    <w:rsid w:val="00B844DA"/>
    <w:rsid w:val="00B845F5"/>
    <w:rsid w:val="00B84F26"/>
    <w:rsid w:val="00B85056"/>
    <w:rsid w:val="00B855D8"/>
    <w:rsid w:val="00B85FC8"/>
    <w:rsid w:val="00B86886"/>
    <w:rsid w:val="00B86FCC"/>
    <w:rsid w:val="00B87170"/>
    <w:rsid w:val="00B873CC"/>
    <w:rsid w:val="00B8796F"/>
    <w:rsid w:val="00B91C91"/>
    <w:rsid w:val="00B91D68"/>
    <w:rsid w:val="00B9261C"/>
    <w:rsid w:val="00B92D72"/>
    <w:rsid w:val="00B930E9"/>
    <w:rsid w:val="00B9321B"/>
    <w:rsid w:val="00B9335D"/>
    <w:rsid w:val="00B939B6"/>
    <w:rsid w:val="00B942D9"/>
    <w:rsid w:val="00B943E0"/>
    <w:rsid w:val="00B9449F"/>
    <w:rsid w:val="00B948FA"/>
    <w:rsid w:val="00B94C90"/>
    <w:rsid w:val="00B94E13"/>
    <w:rsid w:val="00B953A2"/>
    <w:rsid w:val="00B95A75"/>
    <w:rsid w:val="00B96334"/>
    <w:rsid w:val="00B97468"/>
    <w:rsid w:val="00BA0882"/>
    <w:rsid w:val="00BA0ABB"/>
    <w:rsid w:val="00BA1E91"/>
    <w:rsid w:val="00BA24D6"/>
    <w:rsid w:val="00BA2BEB"/>
    <w:rsid w:val="00BA324C"/>
    <w:rsid w:val="00BA3444"/>
    <w:rsid w:val="00BA559A"/>
    <w:rsid w:val="00BA6025"/>
    <w:rsid w:val="00BA71F4"/>
    <w:rsid w:val="00BA744C"/>
    <w:rsid w:val="00BA7681"/>
    <w:rsid w:val="00BB01B7"/>
    <w:rsid w:val="00BB0CEC"/>
    <w:rsid w:val="00BB2CA8"/>
    <w:rsid w:val="00BB31D4"/>
    <w:rsid w:val="00BB47E5"/>
    <w:rsid w:val="00BB5463"/>
    <w:rsid w:val="00BB58E8"/>
    <w:rsid w:val="00BB5BB8"/>
    <w:rsid w:val="00BB6D2F"/>
    <w:rsid w:val="00BB709E"/>
    <w:rsid w:val="00BB70FA"/>
    <w:rsid w:val="00BB76C3"/>
    <w:rsid w:val="00BB7CD3"/>
    <w:rsid w:val="00BC0142"/>
    <w:rsid w:val="00BC02E3"/>
    <w:rsid w:val="00BC0798"/>
    <w:rsid w:val="00BC0E82"/>
    <w:rsid w:val="00BC15F4"/>
    <w:rsid w:val="00BC1609"/>
    <w:rsid w:val="00BC1766"/>
    <w:rsid w:val="00BC2284"/>
    <w:rsid w:val="00BC262B"/>
    <w:rsid w:val="00BC2654"/>
    <w:rsid w:val="00BC2977"/>
    <w:rsid w:val="00BC3965"/>
    <w:rsid w:val="00BC3D67"/>
    <w:rsid w:val="00BC4304"/>
    <w:rsid w:val="00BC43E9"/>
    <w:rsid w:val="00BC45F4"/>
    <w:rsid w:val="00BC48B5"/>
    <w:rsid w:val="00BC4D42"/>
    <w:rsid w:val="00BC5383"/>
    <w:rsid w:val="00BC565F"/>
    <w:rsid w:val="00BC568C"/>
    <w:rsid w:val="00BC6230"/>
    <w:rsid w:val="00BC660C"/>
    <w:rsid w:val="00BC7908"/>
    <w:rsid w:val="00BC7C00"/>
    <w:rsid w:val="00BC7CAE"/>
    <w:rsid w:val="00BD0DFD"/>
    <w:rsid w:val="00BD0F73"/>
    <w:rsid w:val="00BD1ADA"/>
    <w:rsid w:val="00BD1B81"/>
    <w:rsid w:val="00BD24AF"/>
    <w:rsid w:val="00BD252D"/>
    <w:rsid w:val="00BD2562"/>
    <w:rsid w:val="00BD34CC"/>
    <w:rsid w:val="00BD3F74"/>
    <w:rsid w:val="00BD4212"/>
    <w:rsid w:val="00BD46ED"/>
    <w:rsid w:val="00BD4DA5"/>
    <w:rsid w:val="00BD4EDF"/>
    <w:rsid w:val="00BD5108"/>
    <w:rsid w:val="00BD543A"/>
    <w:rsid w:val="00BD5815"/>
    <w:rsid w:val="00BD5A1E"/>
    <w:rsid w:val="00BD65B4"/>
    <w:rsid w:val="00BD6709"/>
    <w:rsid w:val="00BD7400"/>
    <w:rsid w:val="00BD7518"/>
    <w:rsid w:val="00BD78CD"/>
    <w:rsid w:val="00BD7BCA"/>
    <w:rsid w:val="00BD7DD0"/>
    <w:rsid w:val="00BE04FE"/>
    <w:rsid w:val="00BE05E7"/>
    <w:rsid w:val="00BE115B"/>
    <w:rsid w:val="00BE152F"/>
    <w:rsid w:val="00BE1817"/>
    <w:rsid w:val="00BE19DE"/>
    <w:rsid w:val="00BE1DAE"/>
    <w:rsid w:val="00BE207E"/>
    <w:rsid w:val="00BE2F4D"/>
    <w:rsid w:val="00BE34B9"/>
    <w:rsid w:val="00BE35CB"/>
    <w:rsid w:val="00BE393D"/>
    <w:rsid w:val="00BE3AAB"/>
    <w:rsid w:val="00BE407C"/>
    <w:rsid w:val="00BE4AA1"/>
    <w:rsid w:val="00BE51FE"/>
    <w:rsid w:val="00BE60E4"/>
    <w:rsid w:val="00BE617F"/>
    <w:rsid w:val="00BE6295"/>
    <w:rsid w:val="00BE6D63"/>
    <w:rsid w:val="00BE6E9A"/>
    <w:rsid w:val="00BE74C6"/>
    <w:rsid w:val="00BE7C7C"/>
    <w:rsid w:val="00BF15E6"/>
    <w:rsid w:val="00BF1F07"/>
    <w:rsid w:val="00BF289F"/>
    <w:rsid w:val="00BF293A"/>
    <w:rsid w:val="00BF2B8D"/>
    <w:rsid w:val="00BF2EA6"/>
    <w:rsid w:val="00BF34C8"/>
    <w:rsid w:val="00BF3C8D"/>
    <w:rsid w:val="00BF47AF"/>
    <w:rsid w:val="00BF49EE"/>
    <w:rsid w:val="00BF577A"/>
    <w:rsid w:val="00BF6066"/>
    <w:rsid w:val="00BF6816"/>
    <w:rsid w:val="00BF681C"/>
    <w:rsid w:val="00BF7071"/>
    <w:rsid w:val="00BF76E3"/>
    <w:rsid w:val="00BF775C"/>
    <w:rsid w:val="00BF7A7C"/>
    <w:rsid w:val="00C00A4C"/>
    <w:rsid w:val="00C011B7"/>
    <w:rsid w:val="00C016C6"/>
    <w:rsid w:val="00C01BD4"/>
    <w:rsid w:val="00C02278"/>
    <w:rsid w:val="00C038CF"/>
    <w:rsid w:val="00C03B61"/>
    <w:rsid w:val="00C04183"/>
    <w:rsid w:val="00C04216"/>
    <w:rsid w:val="00C04267"/>
    <w:rsid w:val="00C04361"/>
    <w:rsid w:val="00C046B8"/>
    <w:rsid w:val="00C04782"/>
    <w:rsid w:val="00C04A92"/>
    <w:rsid w:val="00C04ACF"/>
    <w:rsid w:val="00C04DEB"/>
    <w:rsid w:val="00C04F6D"/>
    <w:rsid w:val="00C0540C"/>
    <w:rsid w:val="00C0614B"/>
    <w:rsid w:val="00C062D1"/>
    <w:rsid w:val="00C066AB"/>
    <w:rsid w:val="00C07A00"/>
    <w:rsid w:val="00C07B1E"/>
    <w:rsid w:val="00C10181"/>
    <w:rsid w:val="00C10459"/>
    <w:rsid w:val="00C108D7"/>
    <w:rsid w:val="00C10A80"/>
    <w:rsid w:val="00C116EE"/>
    <w:rsid w:val="00C11843"/>
    <w:rsid w:val="00C11B6C"/>
    <w:rsid w:val="00C11F93"/>
    <w:rsid w:val="00C1240C"/>
    <w:rsid w:val="00C12DF4"/>
    <w:rsid w:val="00C14027"/>
    <w:rsid w:val="00C14818"/>
    <w:rsid w:val="00C14C19"/>
    <w:rsid w:val="00C15CB3"/>
    <w:rsid w:val="00C1662F"/>
    <w:rsid w:val="00C168A9"/>
    <w:rsid w:val="00C177DF"/>
    <w:rsid w:val="00C17C89"/>
    <w:rsid w:val="00C216E5"/>
    <w:rsid w:val="00C21A9B"/>
    <w:rsid w:val="00C2255B"/>
    <w:rsid w:val="00C2279A"/>
    <w:rsid w:val="00C2284E"/>
    <w:rsid w:val="00C2381B"/>
    <w:rsid w:val="00C23E8F"/>
    <w:rsid w:val="00C24092"/>
    <w:rsid w:val="00C24F49"/>
    <w:rsid w:val="00C25441"/>
    <w:rsid w:val="00C2623C"/>
    <w:rsid w:val="00C26873"/>
    <w:rsid w:val="00C268C3"/>
    <w:rsid w:val="00C27295"/>
    <w:rsid w:val="00C3003C"/>
    <w:rsid w:val="00C3028F"/>
    <w:rsid w:val="00C30389"/>
    <w:rsid w:val="00C30835"/>
    <w:rsid w:val="00C30A55"/>
    <w:rsid w:val="00C30CEA"/>
    <w:rsid w:val="00C311E2"/>
    <w:rsid w:val="00C311FE"/>
    <w:rsid w:val="00C316F2"/>
    <w:rsid w:val="00C319AB"/>
    <w:rsid w:val="00C31B8F"/>
    <w:rsid w:val="00C325EA"/>
    <w:rsid w:val="00C32741"/>
    <w:rsid w:val="00C327E1"/>
    <w:rsid w:val="00C32C54"/>
    <w:rsid w:val="00C3385C"/>
    <w:rsid w:val="00C33FE1"/>
    <w:rsid w:val="00C343EC"/>
    <w:rsid w:val="00C348D0"/>
    <w:rsid w:val="00C34931"/>
    <w:rsid w:val="00C34E41"/>
    <w:rsid w:val="00C34F8B"/>
    <w:rsid w:val="00C34FEE"/>
    <w:rsid w:val="00C360BB"/>
    <w:rsid w:val="00C36ECC"/>
    <w:rsid w:val="00C3761A"/>
    <w:rsid w:val="00C37B3F"/>
    <w:rsid w:val="00C405DE"/>
    <w:rsid w:val="00C407A0"/>
    <w:rsid w:val="00C41204"/>
    <w:rsid w:val="00C412A7"/>
    <w:rsid w:val="00C41491"/>
    <w:rsid w:val="00C41FC2"/>
    <w:rsid w:val="00C4231B"/>
    <w:rsid w:val="00C425D8"/>
    <w:rsid w:val="00C43186"/>
    <w:rsid w:val="00C43ABE"/>
    <w:rsid w:val="00C441B5"/>
    <w:rsid w:val="00C44FAB"/>
    <w:rsid w:val="00C44FED"/>
    <w:rsid w:val="00C45CAB"/>
    <w:rsid w:val="00C46F49"/>
    <w:rsid w:val="00C472D4"/>
    <w:rsid w:val="00C473C7"/>
    <w:rsid w:val="00C4743D"/>
    <w:rsid w:val="00C47FED"/>
    <w:rsid w:val="00C50512"/>
    <w:rsid w:val="00C50F50"/>
    <w:rsid w:val="00C50FC4"/>
    <w:rsid w:val="00C53A05"/>
    <w:rsid w:val="00C544E0"/>
    <w:rsid w:val="00C548AC"/>
    <w:rsid w:val="00C55705"/>
    <w:rsid w:val="00C5613A"/>
    <w:rsid w:val="00C5657D"/>
    <w:rsid w:val="00C5658E"/>
    <w:rsid w:val="00C56BF6"/>
    <w:rsid w:val="00C577E9"/>
    <w:rsid w:val="00C57D98"/>
    <w:rsid w:val="00C60903"/>
    <w:rsid w:val="00C60D2F"/>
    <w:rsid w:val="00C611E8"/>
    <w:rsid w:val="00C61687"/>
    <w:rsid w:val="00C619AF"/>
    <w:rsid w:val="00C61B28"/>
    <w:rsid w:val="00C61B3F"/>
    <w:rsid w:val="00C62A60"/>
    <w:rsid w:val="00C62B02"/>
    <w:rsid w:val="00C62B05"/>
    <w:rsid w:val="00C62C5C"/>
    <w:rsid w:val="00C640BE"/>
    <w:rsid w:val="00C64185"/>
    <w:rsid w:val="00C643D4"/>
    <w:rsid w:val="00C6485C"/>
    <w:rsid w:val="00C64E20"/>
    <w:rsid w:val="00C66C6A"/>
    <w:rsid w:val="00C66F6B"/>
    <w:rsid w:val="00C704E4"/>
    <w:rsid w:val="00C704F7"/>
    <w:rsid w:val="00C71398"/>
    <w:rsid w:val="00C716ED"/>
    <w:rsid w:val="00C71BF7"/>
    <w:rsid w:val="00C72024"/>
    <w:rsid w:val="00C72319"/>
    <w:rsid w:val="00C724D0"/>
    <w:rsid w:val="00C72514"/>
    <w:rsid w:val="00C72B25"/>
    <w:rsid w:val="00C736EF"/>
    <w:rsid w:val="00C74726"/>
    <w:rsid w:val="00C74C58"/>
    <w:rsid w:val="00C74D27"/>
    <w:rsid w:val="00C74EA2"/>
    <w:rsid w:val="00C75440"/>
    <w:rsid w:val="00C75718"/>
    <w:rsid w:val="00C75DC1"/>
    <w:rsid w:val="00C765AF"/>
    <w:rsid w:val="00C76A44"/>
    <w:rsid w:val="00C76AB9"/>
    <w:rsid w:val="00C77563"/>
    <w:rsid w:val="00C775F7"/>
    <w:rsid w:val="00C80BB3"/>
    <w:rsid w:val="00C80C3C"/>
    <w:rsid w:val="00C81632"/>
    <w:rsid w:val="00C81746"/>
    <w:rsid w:val="00C8298D"/>
    <w:rsid w:val="00C830F1"/>
    <w:rsid w:val="00C839C0"/>
    <w:rsid w:val="00C83C87"/>
    <w:rsid w:val="00C8488D"/>
    <w:rsid w:val="00C85368"/>
    <w:rsid w:val="00C85F8E"/>
    <w:rsid w:val="00C86085"/>
    <w:rsid w:val="00C867D5"/>
    <w:rsid w:val="00C870CE"/>
    <w:rsid w:val="00C87707"/>
    <w:rsid w:val="00C91877"/>
    <w:rsid w:val="00C92EFE"/>
    <w:rsid w:val="00C93241"/>
    <w:rsid w:val="00C93ECD"/>
    <w:rsid w:val="00C93FC8"/>
    <w:rsid w:val="00C94603"/>
    <w:rsid w:val="00C948FC"/>
    <w:rsid w:val="00C95705"/>
    <w:rsid w:val="00C95A9A"/>
    <w:rsid w:val="00C95B27"/>
    <w:rsid w:val="00C96259"/>
    <w:rsid w:val="00C9628C"/>
    <w:rsid w:val="00C9652F"/>
    <w:rsid w:val="00C96C9E"/>
    <w:rsid w:val="00C97758"/>
    <w:rsid w:val="00CA15C7"/>
    <w:rsid w:val="00CA1FB3"/>
    <w:rsid w:val="00CA21B9"/>
    <w:rsid w:val="00CA27CD"/>
    <w:rsid w:val="00CA368B"/>
    <w:rsid w:val="00CA36CD"/>
    <w:rsid w:val="00CA3B58"/>
    <w:rsid w:val="00CA4A4F"/>
    <w:rsid w:val="00CA4D21"/>
    <w:rsid w:val="00CA50E5"/>
    <w:rsid w:val="00CA53B5"/>
    <w:rsid w:val="00CA5896"/>
    <w:rsid w:val="00CB0892"/>
    <w:rsid w:val="00CB0979"/>
    <w:rsid w:val="00CB0AFD"/>
    <w:rsid w:val="00CB13DA"/>
    <w:rsid w:val="00CB2BBE"/>
    <w:rsid w:val="00CB2C40"/>
    <w:rsid w:val="00CB3D3F"/>
    <w:rsid w:val="00CB51BB"/>
    <w:rsid w:val="00CB5566"/>
    <w:rsid w:val="00CB58C9"/>
    <w:rsid w:val="00CB58E1"/>
    <w:rsid w:val="00CB6BE2"/>
    <w:rsid w:val="00CC0096"/>
    <w:rsid w:val="00CC08BA"/>
    <w:rsid w:val="00CC0C0F"/>
    <w:rsid w:val="00CC0FAC"/>
    <w:rsid w:val="00CC1063"/>
    <w:rsid w:val="00CC1A9A"/>
    <w:rsid w:val="00CC219D"/>
    <w:rsid w:val="00CC2724"/>
    <w:rsid w:val="00CC3953"/>
    <w:rsid w:val="00CC42E2"/>
    <w:rsid w:val="00CC5516"/>
    <w:rsid w:val="00CC5A93"/>
    <w:rsid w:val="00CC67C8"/>
    <w:rsid w:val="00CC6DAD"/>
    <w:rsid w:val="00CC7E6D"/>
    <w:rsid w:val="00CD18C2"/>
    <w:rsid w:val="00CD2711"/>
    <w:rsid w:val="00CD329B"/>
    <w:rsid w:val="00CD5594"/>
    <w:rsid w:val="00CD5652"/>
    <w:rsid w:val="00CD585B"/>
    <w:rsid w:val="00CD594C"/>
    <w:rsid w:val="00CD5E86"/>
    <w:rsid w:val="00CD7224"/>
    <w:rsid w:val="00CD76A3"/>
    <w:rsid w:val="00CE0A33"/>
    <w:rsid w:val="00CE0CF2"/>
    <w:rsid w:val="00CE0CF7"/>
    <w:rsid w:val="00CE106A"/>
    <w:rsid w:val="00CE1277"/>
    <w:rsid w:val="00CE1E73"/>
    <w:rsid w:val="00CE1EF7"/>
    <w:rsid w:val="00CE2784"/>
    <w:rsid w:val="00CE2A01"/>
    <w:rsid w:val="00CE2A97"/>
    <w:rsid w:val="00CE2C2D"/>
    <w:rsid w:val="00CE404B"/>
    <w:rsid w:val="00CE41D2"/>
    <w:rsid w:val="00CE51B2"/>
    <w:rsid w:val="00CE550E"/>
    <w:rsid w:val="00CE619F"/>
    <w:rsid w:val="00CE63C6"/>
    <w:rsid w:val="00CE66BD"/>
    <w:rsid w:val="00CE6C82"/>
    <w:rsid w:val="00CE7CEB"/>
    <w:rsid w:val="00CE7D4D"/>
    <w:rsid w:val="00CE7DDB"/>
    <w:rsid w:val="00CF00C9"/>
    <w:rsid w:val="00CF0B0F"/>
    <w:rsid w:val="00CF0B46"/>
    <w:rsid w:val="00CF1A34"/>
    <w:rsid w:val="00CF1F15"/>
    <w:rsid w:val="00CF233B"/>
    <w:rsid w:val="00CF382F"/>
    <w:rsid w:val="00CF4828"/>
    <w:rsid w:val="00CF4D49"/>
    <w:rsid w:val="00CF4E07"/>
    <w:rsid w:val="00CF5078"/>
    <w:rsid w:val="00CF586C"/>
    <w:rsid w:val="00CF58E4"/>
    <w:rsid w:val="00CF5E28"/>
    <w:rsid w:val="00CF6298"/>
    <w:rsid w:val="00CF62D7"/>
    <w:rsid w:val="00CF6642"/>
    <w:rsid w:val="00CF6C8F"/>
    <w:rsid w:val="00CF6CAD"/>
    <w:rsid w:val="00CF6F64"/>
    <w:rsid w:val="00CF7BC9"/>
    <w:rsid w:val="00D00896"/>
    <w:rsid w:val="00D0116B"/>
    <w:rsid w:val="00D017AB"/>
    <w:rsid w:val="00D01AC0"/>
    <w:rsid w:val="00D020CD"/>
    <w:rsid w:val="00D0232F"/>
    <w:rsid w:val="00D0288A"/>
    <w:rsid w:val="00D02C63"/>
    <w:rsid w:val="00D033C2"/>
    <w:rsid w:val="00D035C8"/>
    <w:rsid w:val="00D035DD"/>
    <w:rsid w:val="00D03A5F"/>
    <w:rsid w:val="00D04CAA"/>
    <w:rsid w:val="00D051CC"/>
    <w:rsid w:val="00D05D7A"/>
    <w:rsid w:val="00D06CD6"/>
    <w:rsid w:val="00D06DDC"/>
    <w:rsid w:val="00D07B04"/>
    <w:rsid w:val="00D07B28"/>
    <w:rsid w:val="00D07B2E"/>
    <w:rsid w:val="00D07C28"/>
    <w:rsid w:val="00D101E4"/>
    <w:rsid w:val="00D11356"/>
    <w:rsid w:val="00D11952"/>
    <w:rsid w:val="00D12137"/>
    <w:rsid w:val="00D12D5F"/>
    <w:rsid w:val="00D13311"/>
    <w:rsid w:val="00D13575"/>
    <w:rsid w:val="00D140D9"/>
    <w:rsid w:val="00D14177"/>
    <w:rsid w:val="00D14D55"/>
    <w:rsid w:val="00D14E6E"/>
    <w:rsid w:val="00D1698B"/>
    <w:rsid w:val="00D1726C"/>
    <w:rsid w:val="00D173CD"/>
    <w:rsid w:val="00D1768C"/>
    <w:rsid w:val="00D201CA"/>
    <w:rsid w:val="00D208BE"/>
    <w:rsid w:val="00D20F18"/>
    <w:rsid w:val="00D20FA5"/>
    <w:rsid w:val="00D2141A"/>
    <w:rsid w:val="00D214BC"/>
    <w:rsid w:val="00D21AA7"/>
    <w:rsid w:val="00D236DF"/>
    <w:rsid w:val="00D240A7"/>
    <w:rsid w:val="00D24263"/>
    <w:rsid w:val="00D24441"/>
    <w:rsid w:val="00D252BE"/>
    <w:rsid w:val="00D25390"/>
    <w:rsid w:val="00D25914"/>
    <w:rsid w:val="00D260DA"/>
    <w:rsid w:val="00D26129"/>
    <w:rsid w:val="00D2662D"/>
    <w:rsid w:val="00D269F8"/>
    <w:rsid w:val="00D26AA2"/>
    <w:rsid w:val="00D27726"/>
    <w:rsid w:val="00D27894"/>
    <w:rsid w:val="00D27984"/>
    <w:rsid w:val="00D279DE"/>
    <w:rsid w:val="00D30352"/>
    <w:rsid w:val="00D306BB"/>
    <w:rsid w:val="00D31192"/>
    <w:rsid w:val="00D31D99"/>
    <w:rsid w:val="00D31F9F"/>
    <w:rsid w:val="00D32542"/>
    <w:rsid w:val="00D32572"/>
    <w:rsid w:val="00D3406A"/>
    <w:rsid w:val="00D344FF"/>
    <w:rsid w:val="00D3547A"/>
    <w:rsid w:val="00D36168"/>
    <w:rsid w:val="00D3684C"/>
    <w:rsid w:val="00D3691B"/>
    <w:rsid w:val="00D3692B"/>
    <w:rsid w:val="00D371FD"/>
    <w:rsid w:val="00D3728A"/>
    <w:rsid w:val="00D3749A"/>
    <w:rsid w:val="00D37575"/>
    <w:rsid w:val="00D379D2"/>
    <w:rsid w:val="00D40AD7"/>
    <w:rsid w:val="00D41778"/>
    <w:rsid w:val="00D4196C"/>
    <w:rsid w:val="00D41D93"/>
    <w:rsid w:val="00D4208D"/>
    <w:rsid w:val="00D42526"/>
    <w:rsid w:val="00D42FF2"/>
    <w:rsid w:val="00D43118"/>
    <w:rsid w:val="00D434D2"/>
    <w:rsid w:val="00D436E2"/>
    <w:rsid w:val="00D43CEB"/>
    <w:rsid w:val="00D43D9B"/>
    <w:rsid w:val="00D44322"/>
    <w:rsid w:val="00D447A0"/>
    <w:rsid w:val="00D448CB"/>
    <w:rsid w:val="00D455E4"/>
    <w:rsid w:val="00D45E40"/>
    <w:rsid w:val="00D462D7"/>
    <w:rsid w:val="00D46564"/>
    <w:rsid w:val="00D46CD5"/>
    <w:rsid w:val="00D46D3A"/>
    <w:rsid w:val="00D470D2"/>
    <w:rsid w:val="00D47AE1"/>
    <w:rsid w:val="00D47E6B"/>
    <w:rsid w:val="00D502C3"/>
    <w:rsid w:val="00D505D0"/>
    <w:rsid w:val="00D509E7"/>
    <w:rsid w:val="00D521FD"/>
    <w:rsid w:val="00D5232C"/>
    <w:rsid w:val="00D5298E"/>
    <w:rsid w:val="00D537F4"/>
    <w:rsid w:val="00D540E1"/>
    <w:rsid w:val="00D541A8"/>
    <w:rsid w:val="00D545A5"/>
    <w:rsid w:val="00D54E17"/>
    <w:rsid w:val="00D54F2C"/>
    <w:rsid w:val="00D5537D"/>
    <w:rsid w:val="00D55BFF"/>
    <w:rsid w:val="00D56531"/>
    <w:rsid w:val="00D56759"/>
    <w:rsid w:val="00D56B96"/>
    <w:rsid w:val="00D56E82"/>
    <w:rsid w:val="00D604AA"/>
    <w:rsid w:val="00D60517"/>
    <w:rsid w:val="00D61775"/>
    <w:rsid w:val="00D61BA5"/>
    <w:rsid w:val="00D6277A"/>
    <w:rsid w:val="00D62BF6"/>
    <w:rsid w:val="00D631E4"/>
    <w:rsid w:val="00D63975"/>
    <w:rsid w:val="00D63E8F"/>
    <w:rsid w:val="00D6401F"/>
    <w:rsid w:val="00D645A0"/>
    <w:rsid w:val="00D66B51"/>
    <w:rsid w:val="00D67B70"/>
    <w:rsid w:val="00D67F05"/>
    <w:rsid w:val="00D7063B"/>
    <w:rsid w:val="00D714B4"/>
    <w:rsid w:val="00D715A1"/>
    <w:rsid w:val="00D7213B"/>
    <w:rsid w:val="00D727A2"/>
    <w:rsid w:val="00D72992"/>
    <w:rsid w:val="00D72BC7"/>
    <w:rsid w:val="00D72CE3"/>
    <w:rsid w:val="00D72F5E"/>
    <w:rsid w:val="00D733A1"/>
    <w:rsid w:val="00D7373B"/>
    <w:rsid w:val="00D745AE"/>
    <w:rsid w:val="00D75009"/>
    <w:rsid w:val="00D75711"/>
    <w:rsid w:val="00D761B5"/>
    <w:rsid w:val="00D764AB"/>
    <w:rsid w:val="00D76884"/>
    <w:rsid w:val="00D76DE3"/>
    <w:rsid w:val="00D77B2A"/>
    <w:rsid w:val="00D77B46"/>
    <w:rsid w:val="00D77D6B"/>
    <w:rsid w:val="00D8035C"/>
    <w:rsid w:val="00D81BC0"/>
    <w:rsid w:val="00D81BD6"/>
    <w:rsid w:val="00D82BBC"/>
    <w:rsid w:val="00D82F91"/>
    <w:rsid w:val="00D83917"/>
    <w:rsid w:val="00D83CE5"/>
    <w:rsid w:val="00D84D5B"/>
    <w:rsid w:val="00D84E64"/>
    <w:rsid w:val="00D869BC"/>
    <w:rsid w:val="00D87AA1"/>
    <w:rsid w:val="00D9082F"/>
    <w:rsid w:val="00D9090B"/>
    <w:rsid w:val="00D90933"/>
    <w:rsid w:val="00D916A1"/>
    <w:rsid w:val="00D917AE"/>
    <w:rsid w:val="00D91C9F"/>
    <w:rsid w:val="00D91E40"/>
    <w:rsid w:val="00D92005"/>
    <w:rsid w:val="00D92881"/>
    <w:rsid w:val="00D92AC4"/>
    <w:rsid w:val="00D93256"/>
    <w:rsid w:val="00D933D3"/>
    <w:rsid w:val="00D93605"/>
    <w:rsid w:val="00D950F3"/>
    <w:rsid w:val="00D95671"/>
    <w:rsid w:val="00D973A1"/>
    <w:rsid w:val="00D9782E"/>
    <w:rsid w:val="00DA178D"/>
    <w:rsid w:val="00DA1DED"/>
    <w:rsid w:val="00DA1E92"/>
    <w:rsid w:val="00DA1EEF"/>
    <w:rsid w:val="00DA2178"/>
    <w:rsid w:val="00DA2B0A"/>
    <w:rsid w:val="00DA2C7B"/>
    <w:rsid w:val="00DA2FDB"/>
    <w:rsid w:val="00DA35C7"/>
    <w:rsid w:val="00DA4091"/>
    <w:rsid w:val="00DA4ECD"/>
    <w:rsid w:val="00DA5209"/>
    <w:rsid w:val="00DA5526"/>
    <w:rsid w:val="00DA6822"/>
    <w:rsid w:val="00DA6985"/>
    <w:rsid w:val="00DA7503"/>
    <w:rsid w:val="00DA7EE8"/>
    <w:rsid w:val="00DB022D"/>
    <w:rsid w:val="00DB08AF"/>
    <w:rsid w:val="00DB09D6"/>
    <w:rsid w:val="00DB0CB1"/>
    <w:rsid w:val="00DB2720"/>
    <w:rsid w:val="00DB2CC3"/>
    <w:rsid w:val="00DB2E33"/>
    <w:rsid w:val="00DB36D2"/>
    <w:rsid w:val="00DB3C03"/>
    <w:rsid w:val="00DB46D6"/>
    <w:rsid w:val="00DB4800"/>
    <w:rsid w:val="00DB5C4D"/>
    <w:rsid w:val="00DB6CF6"/>
    <w:rsid w:val="00DB713E"/>
    <w:rsid w:val="00DB71F7"/>
    <w:rsid w:val="00DB782C"/>
    <w:rsid w:val="00DB7E07"/>
    <w:rsid w:val="00DC1CEA"/>
    <w:rsid w:val="00DC21AA"/>
    <w:rsid w:val="00DC2A17"/>
    <w:rsid w:val="00DC3634"/>
    <w:rsid w:val="00DC4776"/>
    <w:rsid w:val="00DC4968"/>
    <w:rsid w:val="00DC4AA5"/>
    <w:rsid w:val="00DC5367"/>
    <w:rsid w:val="00DC61F5"/>
    <w:rsid w:val="00DC67F8"/>
    <w:rsid w:val="00DC6A39"/>
    <w:rsid w:val="00DC6E32"/>
    <w:rsid w:val="00DC725E"/>
    <w:rsid w:val="00DC77B2"/>
    <w:rsid w:val="00DD03F2"/>
    <w:rsid w:val="00DD0A4F"/>
    <w:rsid w:val="00DD0A86"/>
    <w:rsid w:val="00DD0BE3"/>
    <w:rsid w:val="00DD0F73"/>
    <w:rsid w:val="00DD13B0"/>
    <w:rsid w:val="00DD17C6"/>
    <w:rsid w:val="00DD1A3F"/>
    <w:rsid w:val="00DD1F37"/>
    <w:rsid w:val="00DD2716"/>
    <w:rsid w:val="00DD283A"/>
    <w:rsid w:val="00DD29B2"/>
    <w:rsid w:val="00DD2E1B"/>
    <w:rsid w:val="00DD308D"/>
    <w:rsid w:val="00DD39A4"/>
    <w:rsid w:val="00DD3CC7"/>
    <w:rsid w:val="00DD543A"/>
    <w:rsid w:val="00DD574B"/>
    <w:rsid w:val="00DD6852"/>
    <w:rsid w:val="00DD6B86"/>
    <w:rsid w:val="00DD6BDD"/>
    <w:rsid w:val="00DD7023"/>
    <w:rsid w:val="00DD7192"/>
    <w:rsid w:val="00DD77DA"/>
    <w:rsid w:val="00DD7A98"/>
    <w:rsid w:val="00DE051A"/>
    <w:rsid w:val="00DE05FB"/>
    <w:rsid w:val="00DE0813"/>
    <w:rsid w:val="00DE0D53"/>
    <w:rsid w:val="00DE0EFE"/>
    <w:rsid w:val="00DE121E"/>
    <w:rsid w:val="00DE1579"/>
    <w:rsid w:val="00DE251F"/>
    <w:rsid w:val="00DE2DEA"/>
    <w:rsid w:val="00DE38CA"/>
    <w:rsid w:val="00DE4D52"/>
    <w:rsid w:val="00DE54D6"/>
    <w:rsid w:val="00DE5507"/>
    <w:rsid w:val="00DE60DA"/>
    <w:rsid w:val="00DE63BB"/>
    <w:rsid w:val="00DE6833"/>
    <w:rsid w:val="00DE6837"/>
    <w:rsid w:val="00DE6A71"/>
    <w:rsid w:val="00DE77A8"/>
    <w:rsid w:val="00DF0332"/>
    <w:rsid w:val="00DF1880"/>
    <w:rsid w:val="00DF18F7"/>
    <w:rsid w:val="00DF3225"/>
    <w:rsid w:val="00DF33BA"/>
    <w:rsid w:val="00DF3812"/>
    <w:rsid w:val="00DF3903"/>
    <w:rsid w:val="00DF3931"/>
    <w:rsid w:val="00DF3938"/>
    <w:rsid w:val="00DF4A16"/>
    <w:rsid w:val="00DF4D18"/>
    <w:rsid w:val="00DF69D4"/>
    <w:rsid w:val="00DF74A2"/>
    <w:rsid w:val="00DF7DF5"/>
    <w:rsid w:val="00DF7E8E"/>
    <w:rsid w:val="00E01311"/>
    <w:rsid w:val="00E01A2C"/>
    <w:rsid w:val="00E01D73"/>
    <w:rsid w:val="00E01FAA"/>
    <w:rsid w:val="00E0229E"/>
    <w:rsid w:val="00E02751"/>
    <w:rsid w:val="00E0303A"/>
    <w:rsid w:val="00E0346E"/>
    <w:rsid w:val="00E03E02"/>
    <w:rsid w:val="00E03EA7"/>
    <w:rsid w:val="00E03F59"/>
    <w:rsid w:val="00E0424E"/>
    <w:rsid w:val="00E04A65"/>
    <w:rsid w:val="00E04F8E"/>
    <w:rsid w:val="00E05929"/>
    <w:rsid w:val="00E0598A"/>
    <w:rsid w:val="00E06472"/>
    <w:rsid w:val="00E07102"/>
    <w:rsid w:val="00E07A92"/>
    <w:rsid w:val="00E10B4E"/>
    <w:rsid w:val="00E10E2F"/>
    <w:rsid w:val="00E11E2A"/>
    <w:rsid w:val="00E1297C"/>
    <w:rsid w:val="00E12B25"/>
    <w:rsid w:val="00E13D25"/>
    <w:rsid w:val="00E1413D"/>
    <w:rsid w:val="00E14DC1"/>
    <w:rsid w:val="00E15B7E"/>
    <w:rsid w:val="00E15F21"/>
    <w:rsid w:val="00E16152"/>
    <w:rsid w:val="00E16455"/>
    <w:rsid w:val="00E1661B"/>
    <w:rsid w:val="00E167F5"/>
    <w:rsid w:val="00E16859"/>
    <w:rsid w:val="00E16BEC"/>
    <w:rsid w:val="00E16F31"/>
    <w:rsid w:val="00E1709E"/>
    <w:rsid w:val="00E17884"/>
    <w:rsid w:val="00E202F6"/>
    <w:rsid w:val="00E20537"/>
    <w:rsid w:val="00E20642"/>
    <w:rsid w:val="00E22C55"/>
    <w:rsid w:val="00E231B0"/>
    <w:rsid w:val="00E23A86"/>
    <w:rsid w:val="00E23B65"/>
    <w:rsid w:val="00E24B79"/>
    <w:rsid w:val="00E24F84"/>
    <w:rsid w:val="00E257F9"/>
    <w:rsid w:val="00E25AC3"/>
    <w:rsid w:val="00E25D6D"/>
    <w:rsid w:val="00E27421"/>
    <w:rsid w:val="00E31459"/>
    <w:rsid w:val="00E32514"/>
    <w:rsid w:val="00E325C6"/>
    <w:rsid w:val="00E3284F"/>
    <w:rsid w:val="00E3295B"/>
    <w:rsid w:val="00E333A7"/>
    <w:rsid w:val="00E34102"/>
    <w:rsid w:val="00E34393"/>
    <w:rsid w:val="00E34673"/>
    <w:rsid w:val="00E349D9"/>
    <w:rsid w:val="00E34AF8"/>
    <w:rsid w:val="00E36332"/>
    <w:rsid w:val="00E363D5"/>
    <w:rsid w:val="00E36B58"/>
    <w:rsid w:val="00E36B7C"/>
    <w:rsid w:val="00E37229"/>
    <w:rsid w:val="00E375A8"/>
    <w:rsid w:val="00E37EDB"/>
    <w:rsid w:val="00E37F66"/>
    <w:rsid w:val="00E4178E"/>
    <w:rsid w:val="00E41E0F"/>
    <w:rsid w:val="00E42508"/>
    <w:rsid w:val="00E43146"/>
    <w:rsid w:val="00E43D97"/>
    <w:rsid w:val="00E43F4C"/>
    <w:rsid w:val="00E44012"/>
    <w:rsid w:val="00E44287"/>
    <w:rsid w:val="00E449E7"/>
    <w:rsid w:val="00E44FD1"/>
    <w:rsid w:val="00E454AF"/>
    <w:rsid w:val="00E456B3"/>
    <w:rsid w:val="00E45CD1"/>
    <w:rsid w:val="00E465FA"/>
    <w:rsid w:val="00E4784B"/>
    <w:rsid w:val="00E479EE"/>
    <w:rsid w:val="00E5001E"/>
    <w:rsid w:val="00E50529"/>
    <w:rsid w:val="00E50C73"/>
    <w:rsid w:val="00E50EF4"/>
    <w:rsid w:val="00E51391"/>
    <w:rsid w:val="00E51F10"/>
    <w:rsid w:val="00E524F0"/>
    <w:rsid w:val="00E53FE9"/>
    <w:rsid w:val="00E5445B"/>
    <w:rsid w:val="00E54A7B"/>
    <w:rsid w:val="00E54AAF"/>
    <w:rsid w:val="00E54E0B"/>
    <w:rsid w:val="00E558F3"/>
    <w:rsid w:val="00E55B6D"/>
    <w:rsid w:val="00E55E90"/>
    <w:rsid w:val="00E56580"/>
    <w:rsid w:val="00E56F2F"/>
    <w:rsid w:val="00E5724F"/>
    <w:rsid w:val="00E572AA"/>
    <w:rsid w:val="00E578BD"/>
    <w:rsid w:val="00E60139"/>
    <w:rsid w:val="00E60218"/>
    <w:rsid w:val="00E60BBF"/>
    <w:rsid w:val="00E60F39"/>
    <w:rsid w:val="00E614FB"/>
    <w:rsid w:val="00E61693"/>
    <w:rsid w:val="00E6203E"/>
    <w:rsid w:val="00E62079"/>
    <w:rsid w:val="00E63A15"/>
    <w:rsid w:val="00E63F79"/>
    <w:rsid w:val="00E6400B"/>
    <w:rsid w:val="00E6418A"/>
    <w:rsid w:val="00E64902"/>
    <w:rsid w:val="00E64B70"/>
    <w:rsid w:val="00E64E75"/>
    <w:rsid w:val="00E64FA2"/>
    <w:rsid w:val="00E65BEB"/>
    <w:rsid w:val="00E65F1D"/>
    <w:rsid w:val="00E6697F"/>
    <w:rsid w:val="00E66BDF"/>
    <w:rsid w:val="00E66C79"/>
    <w:rsid w:val="00E67479"/>
    <w:rsid w:val="00E67CCC"/>
    <w:rsid w:val="00E70864"/>
    <w:rsid w:val="00E70A06"/>
    <w:rsid w:val="00E70AAE"/>
    <w:rsid w:val="00E70FBC"/>
    <w:rsid w:val="00E71038"/>
    <w:rsid w:val="00E71245"/>
    <w:rsid w:val="00E7206C"/>
    <w:rsid w:val="00E720BD"/>
    <w:rsid w:val="00E72C8F"/>
    <w:rsid w:val="00E7327F"/>
    <w:rsid w:val="00E7351D"/>
    <w:rsid w:val="00E7388E"/>
    <w:rsid w:val="00E745B9"/>
    <w:rsid w:val="00E748E8"/>
    <w:rsid w:val="00E748F9"/>
    <w:rsid w:val="00E74905"/>
    <w:rsid w:val="00E74A69"/>
    <w:rsid w:val="00E74F5E"/>
    <w:rsid w:val="00E77685"/>
    <w:rsid w:val="00E80B86"/>
    <w:rsid w:val="00E80D79"/>
    <w:rsid w:val="00E82605"/>
    <w:rsid w:val="00E82863"/>
    <w:rsid w:val="00E828DD"/>
    <w:rsid w:val="00E82D10"/>
    <w:rsid w:val="00E83411"/>
    <w:rsid w:val="00E836D6"/>
    <w:rsid w:val="00E83D08"/>
    <w:rsid w:val="00E83E57"/>
    <w:rsid w:val="00E84BA2"/>
    <w:rsid w:val="00E84C88"/>
    <w:rsid w:val="00E856D5"/>
    <w:rsid w:val="00E8591B"/>
    <w:rsid w:val="00E863DD"/>
    <w:rsid w:val="00E865B8"/>
    <w:rsid w:val="00E86607"/>
    <w:rsid w:val="00E86B3E"/>
    <w:rsid w:val="00E875C3"/>
    <w:rsid w:val="00E876A0"/>
    <w:rsid w:val="00E87B34"/>
    <w:rsid w:val="00E90323"/>
    <w:rsid w:val="00E9162C"/>
    <w:rsid w:val="00E92178"/>
    <w:rsid w:val="00E921F0"/>
    <w:rsid w:val="00E92319"/>
    <w:rsid w:val="00E925EF"/>
    <w:rsid w:val="00E926A1"/>
    <w:rsid w:val="00E92BBA"/>
    <w:rsid w:val="00E93139"/>
    <w:rsid w:val="00E93434"/>
    <w:rsid w:val="00E93552"/>
    <w:rsid w:val="00E94E82"/>
    <w:rsid w:val="00E95278"/>
    <w:rsid w:val="00E9530F"/>
    <w:rsid w:val="00E95C17"/>
    <w:rsid w:val="00E95CC9"/>
    <w:rsid w:val="00E96A3A"/>
    <w:rsid w:val="00E977B5"/>
    <w:rsid w:val="00E97D8A"/>
    <w:rsid w:val="00E97F99"/>
    <w:rsid w:val="00EA1193"/>
    <w:rsid w:val="00EA1426"/>
    <w:rsid w:val="00EA1845"/>
    <w:rsid w:val="00EA196F"/>
    <w:rsid w:val="00EA1EA3"/>
    <w:rsid w:val="00EA240B"/>
    <w:rsid w:val="00EA3B30"/>
    <w:rsid w:val="00EA4642"/>
    <w:rsid w:val="00EA4914"/>
    <w:rsid w:val="00EA4AF8"/>
    <w:rsid w:val="00EA4EA7"/>
    <w:rsid w:val="00EA53AF"/>
    <w:rsid w:val="00EA5F18"/>
    <w:rsid w:val="00EA61E6"/>
    <w:rsid w:val="00EA654C"/>
    <w:rsid w:val="00EA7486"/>
    <w:rsid w:val="00EB02EF"/>
    <w:rsid w:val="00EB04B6"/>
    <w:rsid w:val="00EB08C9"/>
    <w:rsid w:val="00EB15C6"/>
    <w:rsid w:val="00EB1748"/>
    <w:rsid w:val="00EB2187"/>
    <w:rsid w:val="00EB238C"/>
    <w:rsid w:val="00EB26A5"/>
    <w:rsid w:val="00EB4368"/>
    <w:rsid w:val="00EB4813"/>
    <w:rsid w:val="00EB4B18"/>
    <w:rsid w:val="00EB4D12"/>
    <w:rsid w:val="00EB4D75"/>
    <w:rsid w:val="00EB4EC1"/>
    <w:rsid w:val="00EB4FC2"/>
    <w:rsid w:val="00EB5519"/>
    <w:rsid w:val="00EB5775"/>
    <w:rsid w:val="00EB6769"/>
    <w:rsid w:val="00EB68D1"/>
    <w:rsid w:val="00EB6EFC"/>
    <w:rsid w:val="00EB6F07"/>
    <w:rsid w:val="00EB728A"/>
    <w:rsid w:val="00EB7CF5"/>
    <w:rsid w:val="00EC04D0"/>
    <w:rsid w:val="00EC07C0"/>
    <w:rsid w:val="00EC18CF"/>
    <w:rsid w:val="00EC26FD"/>
    <w:rsid w:val="00EC2CEC"/>
    <w:rsid w:val="00EC2DEB"/>
    <w:rsid w:val="00EC45AF"/>
    <w:rsid w:val="00EC4804"/>
    <w:rsid w:val="00EC5308"/>
    <w:rsid w:val="00EC548D"/>
    <w:rsid w:val="00EC562F"/>
    <w:rsid w:val="00EC592B"/>
    <w:rsid w:val="00EC5989"/>
    <w:rsid w:val="00EC5BA6"/>
    <w:rsid w:val="00EC6499"/>
    <w:rsid w:val="00EC64B7"/>
    <w:rsid w:val="00EC6DA5"/>
    <w:rsid w:val="00EC73AF"/>
    <w:rsid w:val="00EC78A9"/>
    <w:rsid w:val="00ED0554"/>
    <w:rsid w:val="00ED090C"/>
    <w:rsid w:val="00ED0DCF"/>
    <w:rsid w:val="00ED0E6A"/>
    <w:rsid w:val="00ED0F8D"/>
    <w:rsid w:val="00ED110E"/>
    <w:rsid w:val="00ED1298"/>
    <w:rsid w:val="00ED14E2"/>
    <w:rsid w:val="00ED1835"/>
    <w:rsid w:val="00ED20CC"/>
    <w:rsid w:val="00ED21DD"/>
    <w:rsid w:val="00ED27C4"/>
    <w:rsid w:val="00ED31F1"/>
    <w:rsid w:val="00ED3637"/>
    <w:rsid w:val="00ED3691"/>
    <w:rsid w:val="00ED36F1"/>
    <w:rsid w:val="00ED386B"/>
    <w:rsid w:val="00ED5729"/>
    <w:rsid w:val="00ED661B"/>
    <w:rsid w:val="00ED67FA"/>
    <w:rsid w:val="00ED71A8"/>
    <w:rsid w:val="00ED7729"/>
    <w:rsid w:val="00ED7A1D"/>
    <w:rsid w:val="00EE0BEC"/>
    <w:rsid w:val="00EE14A9"/>
    <w:rsid w:val="00EE15D4"/>
    <w:rsid w:val="00EE2612"/>
    <w:rsid w:val="00EE276B"/>
    <w:rsid w:val="00EE282E"/>
    <w:rsid w:val="00EE33A5"/>
    <w:rsid w:val="00EE33A7"/>
    <w:rsid w:val="00EE4887"/>
    <w:rsid w:val="00EE5C3B"/>
    <w:rsid w:val="00EE670E"/>
    <w:rsid w:val="00EE68C2"/>
    <w:rsid w:val="00EE6E4D"/>
    <w:rsid w:val="00EE6EB9"/>
    <w:rsid w:val="00EE75A9"/>
    <w:rsid w:val="00EF1505"/>
    <w:rsid w:val="00EF17CD"/>
    <w:rsid w:val="00EF1D96"/>
    <w:rsid w:val="00EF1F81"/>
    <w:rsid w:val="00EF24DF"/>
    <w:rsid w:val="00EF37B8"/>
    <w:rsid w:val="00EF3FE7"/>
    <w:rsid w:val="00EF4256"/>
    <w:rsid w:val="00EF4A54"/>
    <w:rsid w:val="00EF4A88"/>
    <w:rsid w:val="00EF5A9F"/>
    <w:rsid w:val="00EF5B76"/>
    <w:rsid w:val="00EF604E"/>
    <w:rsid w:val="00EF6CB6"/>
    <w:rsid w:val="00EF7533"/>
    <w:rsid w:val="00EF7687"/>
    <w:rsid w:val="00EF7A9E"/>
    <w:rsid w:val="00EF7E24"/>
    <w:rsid w:val="00F00361"/>
    <w:rsid w:val="00F003E2"/>
    <w:rsid w:val="00F00B7E"/>
    <w:rsid w:val="00F014D6"/>
    <w:rsid w:val="00F015DA"/>
    <w:rsid w:val="00F01F43"/>
    <w:rsid w:val="00F023D4"/>
    <w:rsid w:val="00F024E6"/>
    <w:rsid w:val="00F031BF"/>
    <w:rsid w:val="00F04973"/>
    <w:rsid w:val="00F04B59"/>
    <w:rsid w:val="00F053A5"/>
    <w:rsid w:val="00F05774"/>
    <w:rsid w:val="00F0587B"/>
    <w:rsid w:val="00F063F0"/>
    <w:rsid w:val="00F066AA"/>
    <w:rsid w:val="00F06E60"/>
    <w:rsid w:val="00F0738F"/>
    <w:rsid w:val="00F077D1"/>
    <w:rsid w:val="00F07BB8"/>
    <w:rsid w:val="00F07D32"/>
    <w:rsid w:val="00F11419"/>
    <w:rsid w:val="00F11F51"/>
    <w:rsid w:val="00F121C4"/>
    <w:rsid w:val="00F14CCC"/>
    <w:rsid w:val="00F14DAF"/>
    <w:rsid w:val="00F168F2"/>
    <w:rsid w:val="00F17D6D"/>
    <w:rsid w:val="00F200A1"/>
    <w:rsid w:val="00F20136"/>
    <w:rsid w:val="00F204EF"/>
    <w:rsid w:val="00F20C37"/>
    <w:rsid w:val="00F22EA8"/>
    <w:rsid w:val="00F2375E"/>
    <w:rsid w:val="00F23D20"/>
    <w:rsid w:val="00F24B14"/>
    <w:rsid w:val="00F253FA"/>
    <w:rsid w:val="00F25B7F"/>
    <w:rsid w:val="00F25C79"/>
    <w:rsid w:val="00F25ECB"/>
    <w:rsid w:val="00F26BB9"/>
    <w:rsid w:val="00F271E7"/>
    <w:rsid w:val="00F275A0"/>
    <w:rsid w:val="00F27969"/>
    <w:rsid w:val="00F30DBC"/>
    <w:rsid w:val="00F30DCF"/>
    <w:rsid w:val="00F3165A"/>
    <w:rsid w:val="00F3167B"/>
    <w:rsid w:val="00F317B2"/>
    <w:rsid w:val="00F326A5"/>
    <w:rsid w:val="00F329C0"/>
    <w:rsid w:val="00F333EF"/>
    <w:rsid w:val="00F33455"/>
    <w:rsid w:val="00F33CE2"/>
    <w:rsid w:val="00F340D1"/>
    <w:rsid w:val="00F34985"/>
    <w:rsid w:val="00F34A3B"/>
    <w:rsid w:val="00F35078"/>
    <w:rsid w:val="00F35116"/>
    <w:rsid w:val="00F3551F"/>
    <w:rsid w:val="00F356AB"/>
    <w:rsid w:val="00F3603B"/>
    <w:rsid w:val="00F36581"/>
    <w:rsid w:val="00F366EC"/>
    <w:rsid w:val="00F36B2D"/>
    <w:rsid w:val="00F36B61"/>
    <w:rsid w:val="00F37534"/>
    <w:rsid w:val="00F376EB"/>
    <w:rsid w:val="00F37847"/>
    <w:rsid w:val="00F3794A"/>
    <w:rsid w:val="00F410B2"/>
    <w:rsid w:val="00F4132F"/>
    <w:rsid w:val="00F41A6B"/>
    <w:rsid w:val="00F41E8A"/>
    <w:rsid w:val="00F4256F"/>
    <w:rsid w:val="00F4271E"/>
    <w:rsid w:val="00F427EF"/>
    <w:rsid w:val="00F42856"/>
    <w:rsid w:val="00F4376C"/>
    <w:rsid w:val="00F44133"/>
    <w:rsid w:val="00F44413"/>
    <w:rsid w:val="00F4508E"/>
    <w:rsid w:val="00F45665"/>
    <w:rsid w:val="00F47041"/>
    <w:rsid w:val="00F471D6"/>
    <w:rsid w:val="00F47F5A"/>
    <w:rsid w:val="00F503BF"/>
    <w:rsid w:val="00F506F4"/>
    <w:rsid w:val="00F509A5"/>
    <w:rsid w:val="00F50AF3"/>
    <w:rsid w:val="00F50EC5"/>
    <w:rsid w:val="00F51028"/>
    <w:rsid w:val="00F5249B"/>
    <w:rsid w:val="00F535F9"/>
    <w:rsid w:val="00F53720"/>
    <w:rsid w:val="00F53917"/>
    <w:rsid w:val="00F54311"/>
    <w:rsid w:val="00F5581D"/>
    <w:rsid w:val="00F56564"/>
    <w:rsid w:val="00F567F8"/>
    <w:rsid w:val="00F569D6"/>
    <w:rsid w:val="00F56AFA"/>
    <w:rsid w:val="00F57199"/>
    <w:rsid w:val="00F602E3"/>
    <w:rsid w:val="00F61478"/>
    <w:rsid w:val="00F61B3D"/>
    <w:rsid w:val="00F61DFE"/>
    <w:rsid w:val="00F62465"/>
    <w:rsid w:val="00F6252E"/>
    <w:rsid w:val="00F62753"/>
    <w:rsid w:val="00F634E9"/>
    <w:rsid w:val="00F63900"/>
    <w:rsid w:val="00F63DFD"/>
    <w:rsid w:val="00F640BA"/>
    <w:rsid w:val="00F642CF"/>
    <w:rsid w:val="00F64313"/>
    <w:rsid w:val="00F6454E"/>
    <w:rsid w:val="00F64BE2"/>
    <w:rsid w:val="00F64C01"/>
    <w:rsid w:val="00F654C9"/>
    <w:rsid w:val="00F6553F"/>
    <w:rsid w:val="00F65AB5"/>
    <w:rsid w:val="00F65D28"/>
    <w:rsid w:val="00F668B9"/>
    <w:rsid w:val="00F674D8"/>
    <w:rsid w:val="00F67A2B"/>
    <w:rsid w:val="00F701BD"/>
    <w:rsid w:val="00F702D9"/>
    <w:rsid w:val="00F7067A"/>
    <w:rsid w:val="00F70715"/>
    <w:rsid w:val="00F70CCE"/>
    <w:rsid w:val="00F71092"/>
    <w:rsid w:val="00F716DB"/>
    <w:rsid w:val="00F737C0"/>
    <w:rsid w:val="00F757D0"/>
    <w:rsid w:val="00F75894"/>
    <w:rsid w:val="00F75B45"/>
    <w:rsid w:val="00F75DEC"/>
    <w:rsid w:val="00F76E7B"/>
    <w:rsid w:val="00F77020"/>
    <w:rsid w:val="00F7716D"/>
    <w:rsid w:val="00F7723F"/>
    <w:rsid w:val="00F775E8"/>
    <w:rsid w:val="00F77AB7"/>
    <w:rsid w:val="00F77F8C"/>
    <w:rsid w:val="00F800D8"/>
    <w:rsid w:val="00F8065B"/>
    <w:rsid w:val="00F818A3"/>
    <w:rsid w:val="00F838C2"/>
    <w:rsid w:val="00F841B4"/>
    <w:rsid w:val="00F848FC"/>
    <w:rsid w:val="00F84F9D"/>
    <w:rsid w:val="00F854A4"/>
    <w:rsid w:val="00F858F6"/>
    <w:rsid w:val="00F860C9"/>
    <w:rsid w:val="00F86587"/>
    <w:rsid w:val="00F87959"/>
    <w:rsid w:val="00F9017C"/>
    <w:rsid w:val="00F90518"/>
    <w:rsid w:val="00F905AB"/>
    <w:rsid w:val="00F90A85"/>
    <w:rsid w:val="00F9211F"/>
    <w:rsid w:val="00F92644"/>
    <w:rsid w:val="00F92CD3"/>
    <w:rsid w:val="00F93693"/>
    <w:rsid w:val="00F939D7"/>
    <w:rsid w:val="00F944CB"/>
    <w:rsid w:val="00F94E4D"/>
    <w:rsid w:val="00F956BB"/>
    <w:rsid w:val="00F961A0"/>
    <w:rsid w:val="00F965AB"/>
    <w:rsid w:val="00F96632"/>
    <w:rsid w:val="00FA00F8"/>
    <w:rsid w:val="00FA06C4"/>
    <w:rsid w:val="00FA0A6B"/>
    <w:rsid w:val="00FA1CE7"/>
    <w:rsid w:val="00FA2165"/>
    <w:rsid w:val="00FA2E30"/>
    <w:rsid w:val="00FA3506"/>
    <w:rsid w:val="00FA4500"/>
    <w:rsid w:val="00FA48C1"/>
    <w:rsid w:val="00FA5466"/>
    <w:rsid w:val="00FA6071"/>
    <w:rsid w:val="00FA75DA"/>
    <w:rsid w:val="00FA7A99"/>
    <w:rsid w:val="00FA7AF3"/>
    <w:rsid w:val="00FB02AC"/>
    <w:rsid w:val="00FB053E"/>
    <w:rsid w:val="00FB087F"/>
    <w:rsid w:val="00FB0C3D"/>
    <w:rsid w:val="00FB15B3"/>
    <w:rsid w:val="00FB2107"/>
    <w:rsid w:val="00FB272E"/>
    <w:rsid w:val="00FB29C2"/>
    <w:rsid w:val="00FB2A55"/>
    <w:rsid w:val="00FB3819"/>
    <w:rsid w:val="00FB49A1"/>
    <w:rsid w:val="00FB5543"/>
    <w:rsid w:val="00FB56FA"/>
    <w:rsid w:val="00FB57F6"/>
    <w:rsid w:val="00FB5D95"/>
    <w:rsid w:val="00FB75A9"/>
    <w:rsid w:val="00FC0250"/>
    <w:rsid w:val="00FC0A0C"/>
    <w:rsid w:val="00FC0AC6"/>
    <w:rsid w:val="00FC263A"/>
    <w:rsid w:val="00FC2F6E"/>
    <w:rsid w:val="00FC3130"/>
    <w:rsid w:val="00FC3158"/>
    <w:rsid w:val="00FC33FA"/>
    <w:rsid w:val="00FC3870"/>
    <w:rsid w:val="00FC3884"/>
    <w:rsid w:val="00FC3E32"/>
    <w:rsid w:val="00FC4631"/>
    <w:rsid w:val="00FC4FE3"/>
    <w:rsid w:val="00FC5120"/>
    <w:rsid w:val="00FC56B7"/>
    <w:rsid w:val="00FC56CF"/>
    <w:rsid w:val="00FC6D2E"/>
    <w:rsid w:val="00FC7041"/>
    <w:rsid w:val="00FC7619"/>
    <w:rsid w:val="00FC767E"/>
    <w:rsid w:val="00FC7BAD"/>
    <w:rsid w:val="00FD0966"/>
    <w:rsid w:val="00FD18C5"/>
    <w:rsid w:val="00FD2E3B"/>
    <w:rsid w:val="00FD35D2"/>
    <w:rsid w:val="00FD37BD"/>
    <w:rsid w:val="00FD38A2"/>
    <w:rsid w:val="00FD3F2E"/>
    <w:rsid w:val="00FD40D5"/>
    <w:rsid w:val="00FD4F40"/>
    <w:rsid w:val="00FD4F67"/>
    <w:rsid w:val="00FD57EB"/>
    <w:rsid w:val="00FD584F"/>
    <w:rsid w:val="00FD6409"/>
    <w:rsid w:val="00FD6662"/>
    <w:rsid w:val="00FD6AE3"/>
    <w:rsid w:val="00FD73AC"/>
    <w:rsid w:val="00FD7E97"/>
    <w:rsid w:val="00FE0103"/>
    <w:rsid w:val="00FE0152"/>
    <w:rsid w:val="00FE0912"/>
    <w:rsid w:val="00FE0CA1"/>
    <w:rsid w:val="00FE19C0"/>
    <w:rsid w:val="00FE1CFB"/>
    <w:rsid w:val="00FE27E8"/>
    <w:rsid w:val="00FE3837"/>
    <w:rsid w:val="00FE383A"/>
    <w:rsid w:val="00FE396D"/>
    <w:rsid w:val="00FE4540"/>
    <w:rsid w:val="00FE54B3"/>
    <w:rsid w:val="00FE5FB8"/>
    <w:rsid w:val="00FE60C6"/>
    <w:rsid w:val="00FE65A7"/>
    <w:rsid w:val="00FE6CDD"/>
    <w:rsid w:val="00FE748B"/>
    <w:rsid w:val="00FE77EB"/>
    <w:rsid w:val="00FE7B92"/>
    <w:rsid w:val="00FE7BA9"/>
    <w:rsid w:val="00FF0882"/>
    <w:rsid w:val="00FF1BF7"/>
    <w:rsid w:val="00FF1FA6"/>
    <w:rsid w:val="00FF2043"/>
    <w:rsid w:val="00FF20D0"/>
    <w:rsid w:val="00FF2901"/>
    <w:rsid w:val="00FF2A2F"/>
    <w:rsid w:val="00FF2B59"/>
    <w:rsid w:val="00FF30CE"/>
    <w:rsid w:val="00FF3699"/>
    <w:rsid w:val="00FF42A0"/>
    <w:rsid w:val="00FF4A33"/>
    <w:rsid w:val="00FF4A45"/>
    <w:rsid w:val="00FF6E54"/>
    <w:rsid w:val="00FF7764"/>
    <w:rsid w:val="00FF7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9AF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C619AF"/>
    <w:pPr>
      <w:spacing w:before="100" w:beforeAutospacing="1" w:after="11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2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408</TotalTime>
  <Pages>1</Pages>
  <Words>258</Words>
  <Characters>1472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Діти</dc:creator>
  <cp:keywords/>
  <dc:description/>
  <cp:lastModifiedBy>Admin</cp:lastModifiedBy>
  <cp:revision>32</cp:revision>
  <cp:lastPrinted>2020-08-25T09:57:00Z</cp:lastPrinted>
  <dcterms:created xsi:type="dcterms:W3CDTF">2016-03-22T13:12:00Z</dcterms:created>
  <dcterms:modified xsi:type="dcterms:W3CDTF">2020-08-25T12:50:00Z</dcterms:modified>
</cp:coreProperties>
</file>